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289e3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4289e3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289e3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289e3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289e3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289e3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289e3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289e3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289e3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289e3b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289e3b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64125f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64125f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d481a6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南银理财珠联璧合鑫逸稳两年173期（绿色金融主题）封闭式公募人民币理财产品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ZZ700322600180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Z7003226000172(投资者可依据该编码在中国理财网www.chinawealth.com.cn查询理财产品相关信息）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A份额：NYXY000997</w:t>
            </w:r>
          </w:p>
          <w:p>
            <w:pPr>
              <w:pStyle w:val="null10"/>
              <w:spacing w:lineRule="exact" w:line="200"/>
            </w:pPr>
            <w:r>
              <w:rPr>
                <w:rFonts w:ascii="方正黑体_GBK" w:hAnsi="方正黑体_GBK" w:cs="宋体" w:eastAsia="方正黑体_GBK"/>
                <w:sz w:val="18"/>
                <w:szCs w:val="18"/>
              </w:rPr>
              <w:t>B份额：NYXY000998</w:t>
            </w:r>
          </w:p>
          <w:p>
            <w:pPr>
              <w:pStyle w:val="null10"/>
              <w:spacing w:lineRule="exact" w:line="200"/>
            </w:pPr>
            <w:r>
              <w:rPr>
                <w:rFonts w:ascii="方正黑体_GBK" w:hAnsi="方正黑体_GBK" w:cs="宋体" w:eastAsia="方正黑体_GBK"/>
                <w:sz w:val="18"/>
                <w:szCs w:val="18"/>
              </w:rPr>
              <w:t>C份额：NYXY000999</w:t>
            </w:r>
          </w:p>
          <w:p>
            <w:pPr>
              <w:pStyle w:val="null10"/>
              <w:spacing w:lineRule="exact" w:line="200"/>
            </w:pPr>
            <w:r>
              <w:rPr>
                <w:rFonts w:ascii="方正黑体_GBK" w:hAnsi="方正黑体_GBK" w:cs="宋体" w:eastAsia="方正黑体_GBK"/>
                <w:sz w:val="18"/>
                <w:szCs w:val="18"/>
              </w:rPr>
              <w:t>E份额：NYXY001099</w:t>
            </w:r>
          </w:p>
          <w:p>
            <w:pPr>
              <w:pStyle w:val="null10"/>
              <w:spacing w:lineRule="exact" w:line="200"/>
            </w:pPr>
            <w:r>
              <w:rPr>
                <w:rFonts w:ascii="方正黑体_GBK" w:hAnsi="方正黑体_GBK" w:cs="宋体" w:eastAsia="方正黑体_GBK"/>
                <w:sz w:val="18"/>
                <w:szCs w:val="18"/>
              </w:rPr>
              <w:t>G份额：NYXY001100</w:t>
            </w:r>
          </w:p>
          <w:p>
            <w:pPr>
              <w:pStyle w:val="null10"/>
              <w:spacing w:lineRule="exact" w:line="200"/>
            </w:pPr>
            <w:r>
              <w:rPr>
                <w:rFonts w:ascii="方正黑体_GBK" w:hAnsi="方正黑体_GBK" w:cs="宋体" w:eastAsia="方正黑体_GBK"/>
                <w:sz w:val="18"/>
                <w:szCs w:val="18"/>
              </w:rPr>
              <w:t>O份额：NYXY001101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财富客户和分行高净值客户外的其他客户）、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温州银行股份有限公司、齐商银行股份有限公司、河北银行股份有限公司、广州银行股份有限公司、长沙银行股份有限公司、秦皇岛银行股份有限公司、齐鲁银行股份有限公司(白金/私行客户)、天津农村商业银行股份有限公司(新客户)、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szCs w:val="18"/>
              </w:rPr>
              <w:t>E份额：天津农村商业银行股份有限公司(私行客户)。</w:t>
            </w:r>
          </w:p>
          <w:p>
            <w:pPr>
              <w:pStyle w:val="null10"/>
              <w:spacing w:lineRule="exact" w:line="200"/>
            </w:pPr>
            <w:r>
              <w:rPr>
                <w:rFonts w:ascii="方正黑体_GBK" w:hAnsi="方正黑体_GBK" w:cs="宋体" w:eastAsia="方正黑体_GBK"/>
                <w:sz w:val="18"/>
                <w:szCs w:val="18"/>
              </w:rPr>
              <w:t>G份额：桂林银行股份有限公司(分行高净值客户)。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A份额/B份额/C份额/E份额/G份额/O份额：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2026年06月10日 09:00—2026年06月16日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2026年06月17日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2026年06月17日—实际到期日（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2028年07月05日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A份额：业绩比较基准为年化2.55%-2.8% 。</w:t>
            </w:r>
          </w:p>
          <w:p>
            <w:pPr>
              <w:pStyle w:val="null10"/>
              <w:spacing w:lineRule="exact" w:line="200"/>
            </w:pPr>
            <w:r>
              <w:rPr>
                <w:rFonts w:ascii="方正黑体_GBK" w:hAnsi="方正黑体_GBK" w:cs="宋体" w:eastAsia="方正黑体_GBK"/>
                <w:sz w:val="18"/>
                <w:szCs w:val="18"/>
              </w:rPr>
              <w:t>B份额：业绩比较基准为年化2.65%-2.9% 。</w:t>
            </w:r>
          </w:p>
          <w:p>
            <w:pPr>
              <w:pStyle w:val="null10"/>
              <w:spacing w:lineRule="exact" w:line="200"/>
            </w:pPr>
            <w:r>
              <w:rPr>
                <w:rFonts w:ascii="方正黑体_GBK" w:hAnsi="方正黑体_GBK" w:cs="宋体" w:eastAsia="方正黑体_GBK"/>
                <w:sz w:val="18"/>
                <w:szCs w:val="18"/>
              </w:rPr>
              <w:t>C份额：业绩比较基准为年化2.75%-3% 。</w:t>
            </w:r>
          </w:p>
          <w:p>
            <w:pPr>
              <w:pStyle w:val="null10"/>
              <w:spacing w:lineRule="exact" w:line="200"/>
            </w:pPr>
            <w:r>
              <w:rPr>
                <w:rFonts w:ascii="方正黑体_GBK" w:hAnsi="方正黑体_GBK" w:cs="宋体" w:eastAsia="方正黑体_GBK"/>
                <w:sz w:val="18"/>
                <w:szCs w:val="18"/>
              </w:rPr>
              <w:t>E份额：业绩比较基准为年化2.6%-2.85% 。</w:t>
            </w:r>
          </w:p>
          <w:p>
            <w:pPr>
              <w:pStyle w:val="null10"/>
              <w:spacing w:lineRule="exact" w:line="200"/>
            </w:pPr>
            <w:r>
              <w:rPr>
                <w:rFonts w:ascii="方正黑体_GBK" w:hAnsi="方正黑体_GBK" w:cs="宋体" w:eastAsia="方正黑体_GBK"/>
                <w:sz w:val="18"/>
                <w:szCs w:val="18"/>
              </w:rPr>
              <w:t>G份额：业绩比较基准为年化2.8%-3.05%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G份额：</w:t>
            </w:r>
          </w:p>
          <w:p>
            <w:pPr>
              <w:pStyle w:val="null10"/>
              <w:spacing w:lineRule="exact" w:line="200"/>
            </w:pPr>
            <w:r>
              <w:rPr>
                <w:rFonts w:ascii="方正黑体_GBK" w:hAnsi="方正黑体_GBK" w:cs="宋体" w:eastAsia="方正黑体_GBK"/>
                <w:sz w:val="18"/>
                <w:b/>
                <w:szCs w:val="18"/>
              </w:rPr>
              <w:t>本理财产品按前一日理财产品资产净值收取年化0%的销售费，按日计提。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2.8%（含）（年化，即产品该份额对应的业绩报酬计提基准）至3.05%（不含）之间的部分，管理人将按超过2.8%部分的50%收取业绩报酬；在3.05%（含）（年化，即产品该份额对应的业绩报酬计提基准）以上的部分，管理人将按超过3.05%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江苏泰州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64125f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7a60c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7a60c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7a60c7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7a60c70"/>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7a60c7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7a60c7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7a60c7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7a60c70"/>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南银理财珠联璧合鑫逸稳两年173期（绿色金融主题）封闭式公募人民币理财产品</w:t>
      </w:r>
      <w:r>
        <w:rPr>
          <w:rFonts w:ascii="方正黑体_GBK" w:eastAsia="方正黑体_GBK" w:hint="eastAsia" w:hAnsi="方正黑体_GBK"/>
          <w:vanish w:val="0"/>
          <w:color w:val="3D3D3D"/>
          <w:kern w:val="0"/>
          <w:sz w:val="15"/>
          <w:szCs w:val="15"/>
        </w:rPr>
        <w:t>。</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7a60c70"/>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7a60c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7a60c7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7a60c7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5441d7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5441d7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5441d7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5441d7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5441d7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5441d7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7a60c7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7a60c7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7a60c70"/>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5441d7d"/>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64125f0"/>
        <w:keepNext w:val="0"/>
        <w:keepLines w:val="0"/>
        <w:pageBreakBefore w:val="0"/>
        <w:widowControl/>
        <w:suppressLineNumbers w:val="0"/>
        <w:suppressAutoHyphens w:val="0"/>
        <w:spacing w:line="200" w:lineRule="exact"/>
        <w:ind w:firstLineChars="200" w:firstLine="300"/>
        <w:rPr>
          <w:rStyle w:val="c5441d7d"/>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64125f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64125f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f64125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f64125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f64125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f64125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f64125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f64125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f64125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f64125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f64125f0"/>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f64125f0"/>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f64125f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64125f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64125f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64125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64125f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289e3b0">
    <w:name w:val="Normal4289e3b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e16b0e3">
    <w:name w:val="heading 1ae16b0e3"/>
    <w:basedOn w:val="4289e3b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aba0a70">
    <w:name w:val="heading 20aba0a70"/>
    <w:basedOn w:val="4289e3b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754a430">
    <w:name w:val="heading 34754a430"/>
    <w:basedOn w:val="4289e3b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834146d">
    <w:name w:val="Default Paragraph Font5834146d"/>
  </w:style>
  <w:style xmlns:r="http://schemas.openxmlformats.org/officeDocument/2006/relationships" w:type="paragraph" w:styleId="b398ff9c">
    <w:name w:val="toc 1b398ff9c"/>
    <w:basedOn w:val="4289e3b0"/>
    <w:autoRedefine/>
    <w:next w:val="0"/>
  </w:style>
  <w:style xmlns:r="http://schemas.openxmlformats.org/officeDocument/2006/relationships" w:type="paragraph" w:styleId="8a0c7b3d">
    <w:name w:val="toc 28a0c7b3d"/>
    <w:basedOn w:val="4289e3b0"/>
    <w:autoRedefine/>
    <w:next w:val="0"/>
    <w:pPr>
      <w:ind w:left="420"/>
    </w:pPr>
  </w:style>
  <w:style xmlns:r="http://schemas.openxmlformats.org/officeDocument/2006/relationships" w:type="paragraph" w:styleId="e59e65e3">
    <w:name w:val="toc 3e59e65e3"/>
    <w:basedOn w:val="4289e3b0"/>
    <w:autoRedefine/>
    <w:next w:val="0"/>
    <w:pPr>
      <w:ind w:left="840"/>
    </w:pPr>
  </w:style>
  <w:style xmlns:r="http://schemas.openxmlformats.org/officeDocument/2006/relationships" w:type="paragraph" w:styleId="3fe4ee26">
    <w:name w:val="toc 43fe4ee26"/>
    <w:basedOn w:val="4289e3b0"/>
    <w:autoRedefine/>
    <w:next w:val="0"/>
    <w:pPr>
      <w:ind w:left="1260"/>
    </w:pPr>
  </w:style>
  <w:style xmlns:r="http://schemas.openxmlformats.org/officeDocument/2006/relationships" w:type="paragraph" w:styleId="6a7a102e">
    <w:name w:val="toc 56a7a102e"/>
    <w:basedOn w:val="4289e3b0"/>
    <w:autoRedefine/>
    <w:next w:val="0"/>
    <w:pPr>
      <w:ind w:left="1680"/>
    </w:pPr>
  </w:style>
  <w:style xmlns:r="http://schemas.openxmlformats.org/officeDocument/2006/relationships" w:type="paragraph" w:styleId="b3b4114b">
    <w:name w:val="headerb3b4114b"/>
    <w:basedOn w:val="4289e3b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c5b6c00">
    <w:name w:val="footer5c5b6c00"/>
    <w:basedOn w:val="4289e3b0"/>
    <w:pPr>
      <w:tabs>
        <w:tab w:val="center" w:pos="4153"/>
        <w:tab w:val="right" w:pos="8307"/>
      </w:tabs>
      <w:adjustRightInd/>
      <w:snapToGrid w:val="0"/>
      <w:contextualSpacing w:val="0"/>
      <w:jc w:val="left"/>
    </w:pPr>
    <w:rPr>
      <w:sz w:val="18"/>
    </w:rPr>
  </w:style>
  <w:style xmlns:r="http://schemas.openxmlformats.org/officeDocument/2006/relationships" w:type="character" w:styleId="e4831a42">
    <w:name w:val="Stronge4831a4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64125f0">
    <w:name w:val="Normalf64125f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bf6c6a7">
    <w:name w:val="heading 10bf6c6a7"/>
    <w:basedOn w:val="f64125f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395df89">
    <w:name w:val="heading 2a395df89"/>
    <w:basedOn w:val="f64125f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79fadd1">
    <w:name w:val="heading 3d79fadd1"/>
    <w:basedOn w:val="f64125f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4ce75a0">
    <w:name w:val="Default Paragraph Font94ce75a0"/>
  </w:style>
  <w:style xmlns:r="http://schemas.openxmlformats.org/officeDocument/2006/relationships" w:type="paragraph" w:styleId="10a283db">
    <w:name w:val="Normal Indent10a283db"/>
    <w:basedOn w:val="f64125f0"/>
    <w:pPr>
      <w:ind w:firstLineChars="200" w:firstLine="200"/>
    </w:pPr>
  </w:style>
  <w:style xmlns:r="http://schemas.openxmlformats.org/officeDocument/2006/relationships" w:type="paragraph" w:styleId="3b2815d8">
    <w:name w:val="toc 53b2815d8"/>
    <w:basedOn w:val="f64125f0"/>
    <w:next w:val="0"/>
    <w:pPr>
      <w:ind w:left="1680"/>
    </w:pPr>
  </w:style>
  <w:style xmlns:r="http://schemas.openxmlformats.org/officeDocument/2006/relationships" w:type="paragraph" w:styleId="3a58bab5">
    <w:name w:val="toc 33a58bab5"/>
    <w:basedOn w:val="f64125f0"/>
    <w:next w:val="0"/>
    <w:pPr>
      <w:ind w:left="840"/>
    </w:pPr>
  </w:style>
  <w:style xmlns:r="http://schemas.openxmlformats.org/officeDocument/2006/relationships" w:type="paragraph" w:styleId="6ca29092">
    <w:name w:val="footer6ca29092"/>
    <w:basedOn w:val="f64125f0"/>
    <w:pPr>
      <w:tabs>
        <w:tab w:val="center" w:pos="4153"/>
        <w:tab w:val="right" w:pos="8307"/>
      </w:tabs>
      <w:adjustRightInd/>
      <w:snapToGrid w:val="0"/>
      <w:contextualSpacing w:val="0"/>
      <w:jc w:val="left"/>
    </w:pPr>
    <w:rPr>
      <w:sz w:val="18"/>
    </w:rPr>
  </w:style>
  <w:style xmlns:r="http://schemas.openxmlformats.org/officeDocument/2006/relationships" w:type="paragraph" w:styleId="68b8e494">
    <w:name w:val="header68b8e494"/>
    <w:basedOn w:val="f64125f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950492e">
    <w:name w:val="toc 1e950492e"/>
    <w:basedOn w:val="f64125f0"/>
    <w:next w:val="0"/>
  </w:style>
  <w:style xmlns:r="http://schemas.openxmlformats.org/officeDocument/2006/relationships" w:type="paragraph" w:styleId="6b9984be">
    <w:name w:val="toc 46b9984be"/>
    <w:basedOn w:val="f64125f0"/>
    <w:next w:val="0"/>
    <w:pPr>
      <w:ind w:left="1260"/>
    </w:pPr>
  </w:style>
  <w:style xmlns:r="http://schemas.openxmlformats.org/officeDocument/2006/relationships" w:type="paragraph" w:styleId="e66ccc81">
    <w:name w:val="toc 2e66ccc81"/>
    <w:basedOn w:val="f64125f0"/>
    <w:next w:val="0"/>
    <w:pPr>
      <w:ind w:left="420"/>
    </w:pPr>
  </w:style>
  <w:style xmlns:r="http://schemas.openxmlformats.org/officeDocument/2006/relationships" w:type="paragraph" w:styleId="6d481a6e">
    <w:name w:val="Normal (Web)6d481a6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7a60c70">
    <w:name w:val="Normalf7a60c70f7a60c7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cf12e02">
    <w:name w:val="heading 1ccf12e02ccf12e02"/>
    <w:basedOn w:val="f7a60c7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19ebe36">
    <w:name w:val="heading 2f19ebe36f19ebe36"/>
    <w:basedOn w:val="f7a60c7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f8ed474">
    <w:name w:val="heading 31f8ed4741f8ed474"/>
    <w:basedOn w:val="f7a60c7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f3ec976">
    <w:name w:val="Default Paragraph Font7f3ec9767f3ec976"/>
  </w:style>
  <w:style xmlns:r="http://schemas.openxmlformats.org/officeDocument/2006/relationships" w:type="paragraph" w:customStyle="1" w:styleId="206f7af0">
    <w:name w:val="引文目录1206f7af0206f7af0"/>
    <w:basedOn w:val="f7a60c70"/>
    <w:next w:val="0"/>
    <w:pPr>
      <w:ind w:leftChars="200" w:left="200"/>
    </w:pPr>
  </w:style>
  <w:style xmlns:r="http://schemas.openxmlformats.org/officeDocument/2006/relationships" w:type="paragraph" w:styleId="84345fad">
    <w:name w:val="toc 584345fad84345fad"/>
    <w:basedOn w:val="f7a60c70"/>
    <w:next w:val="0"/>
    <w:pPr>
      <w:ind w:left="1680"/>
    </w:pPr>
  </w:style>
  <w:style xmlns:r="http://schemas.openxmlformats.org/officeDocument/2006/relationships" w:type="paragraph" w:styleId="249e785a">
    <w:name w:val="toc 3249e785a249e785a"/>
    <w:basedOn w:val="f7a60c70"/>
    <w:next w:val="0"/>
    <w:pPr>
      <w:ind w:left="840"/>
    </w:pPr>
  </w:style>
  <w:style xmlns:r="http://schemas.openxmlformats.org/officeDocument/2006/relationships" w:type="paragraph" w:styleId="b5cb8591">
    <w:name w:val="footerb5cb8591b5cb8591"/>
    <w:basedOn w:val="f7a60c70"/>
    <w:pPr>
      <w:tabs>
        <w:tab w:val="center" w:pos="4153"/>
        <w:tab w:val="right" w:pos="8307"/>
      </w:tabs>
      <w:adjustRightInd/>
      <w:snapToGrid w:val="0"/>
      <w:contextualSpacing w:val="0"/>
      <w:jc w:val="left"/>
    </w:pPr>
    <w:rPr>
      <w:sz w:val="18"/>
    </w:rPr>
  </w:style>
  <w:style xmlns:r="http://schemas.openxmlformats.org/officeDocument/2006/relationships" w:type="paragraph" w:styleId="0e801814">
    <w:name w:val="header0e8018140e801814"/>
    <w:basedOn w:val="f7a60c7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fd16b11">
    <w:name w:val="toc 1afd16b11afd16b11"/>
    <w:basedOn w:val="f7a60c70"/>
    <w:next w:val="0"/>
  </w:style>
  <w:style xmlns:r="http://schemas.openxmlformats.org/officeDocument/2006/relationships" w:type="paragraph" w:styleId="b5eaf3c8">
    <w:name w:val="toc 4b5eaf3c8b5eaf3c8"/>
    <w:basedOn w:val="f7a60c70"/>
    <w:next w:val="0"/>
    <w:pPr>
      <w:ind w:left="1260"/>
    </w:pPr>
  </w:style>
  <w:style xmlns:r="http://schemas.openxmlformats.org/officeDocument/2006/relationships" w:type="paragraph" w:styleId="0e94ad10">
    <w:name w:val="toc 20e94ad100e94ad10"/>
    <w:basedOn w:val="f7a60c70"/>
    <w:next w:val="0"/>
    <w:pPr>
      <w:ind w:left="420"/>
    </w:pPr>
  </w:style>
  <w:style xmlns:r="http://schemas.openxmlformats.org/officeDocument/2006/relationships" w:type="paragraph" w:customStyle="1" w:styleId="c5441d7d">
    <w:name w:val="列出段落1c5441d7dc5441d7d"/>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