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84399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843998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433974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433974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5ee5ae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Z7003226000010(投资者可依据该编码在中国理财网www.chinawealth.com.cn查询理财产品相关信息）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A份额：Y70160</w:t>
            </w:r>
          </w:p>
          <w:p>
            <w:pPr>
              <w:pStyle w:val="null10"/>
              <w:spacing w:lineRule="exact" w:line="200"/>
            </w:pPr>
            <w:r>
              <w:rPr>
                <w:rFonts w:ascii="方正黑体_GBK" w:hAnsi="方正黑体_GBK" w:cs="宋体" w:eastAsia="方正黑体_GBK"/>
                <w:sz w:val="18"/>
                <w:szCs w:val="18"/>
              </w:rPr>
              <w:t>B份额：Y71160</w:t>
            </w:r>
          </w:p>
          <w:p>
            <w:pPr>
              <w:pStyle w:val="null10"/>
              <w:spacing w:lineRule="exact" w:line="200"/>
            </w:pPr>
            <w:r>
              <w:rPr>
                <w:rFonts w:ascii="方正黑体_GBK" w:hAnsi="方正黑体_GBK" w:cs="宋体" w:eastAsia="方正黑体_GBK"/>
                <w:sz w:val="18"/>
                <w:szCs w:val="18"/>
              </w:rPr>
              <w:t>C份额：Y72160</w:t>
            </w:r>
          </w:p>
          <w:p>
            <w:pPr>
              <w:pStyle w:val="null10"/>
              <w:spacing w:lineRule="exact" w:line="200"/>
            </w:pPr>
            <w:r>
              <w:rPr>
                <w:rFonts w:ascii="方正黑体_GBK" w:hAnsi="方正黑体_GBK" w:cs="宋体" w:eastAsia="方正黑体_GBK"/>
                <w:sz w:val="18"/>
                <w:szCs w:val="18"/>
              </w:rPr>
              <w:t>J份额：Y79160</w:t>
            </w:r>
          </w:p>
          <w:p>
            <w:pPr>
              <w:pStyle w:val="null10"/>
              <w:spacing w:lineRule="exact" w:line="200"/>
            </w:pPr>
            <w:r>
              <w:rPr>
                <w:rFonts w:ascii="方正黑体_GBK" w:hAnsi="方正黑体_GBK" w:cs="宋体" w:eastAsia="方正黑体_GBK"/>
                <w:sz w:val="18"/>
                <w:szCs w:val="18"/>
              </w:rPr>
              <w:t>L份额：YB70160</w:t>
            </w:r>
          </w:p>
          <w:p>
            <w:pPr>
              <w:pStyle w:val="null10"/>
              <w:spacing w:lineRule="exact" w:line="200"/>
            </w:pPr>
            <w:r>
              <w:rPr>
                <w:rFonts w:ascii="方正黑体_GBK" w:hAnsi="方正黑体_GBK" w:cs="宋体" w:eastAsia="方正黑体_GBK"/>
                <w:sz w:val="18"/>
                <w:szCs w:val="18"/>
              </w:rPr>
              <w:t>P份额：YF70160</w:t>
            </w:r>
          </w:p>
          <w:p>
            <w:pPr>
              <w:pStyle w:val="null10"/>
              <w:spacing w:lineRule="exact" w:line="200"/>
            </w:pPr>
            <w:r>
              <w:rPr>
                <w:rFonts w:ascii="方正黑体_GBK" w:hAnsi="方正黑体_GBK" w:cs="宋体" w:eastAsia="方正黑体_GBK"/>
                <w:sz w:val="18"/>
                <w:szCs w:val="18"/>
              </w:rPr>
              <w:t>Q份额：YG70160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除B、C、J、L、P、Q份额以外的所有客户（详见“销售机构”条款）。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分行特供)、江苏扬州农村商业银行股份有限公司( 公司客户)。</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2026年01月14日 09:00—2026年01月20日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433974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58e45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58e45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58e45f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58e45f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58e45f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58e45f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58e45f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58e45f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南银理财珠联璧合鑫逸稳半年160期封闭式公募人民币理财产品</w:t>
      </w:r>
      <w:r>
        <w:rPr>
          <w:rFonts w:ascii="方正黑体_GBK" w:eastAsia="方正黑体_GBK" w:hint="eastAsia" w:hAnsi="方正黑体_GBK"/>
          <w:vanish w:val="0"/>
          <w:color w:val="3D3D3D"/>
          <w:kern w:val="0"/>
          <w:sz w:val="15"/>
          <w:szCs w:val="15"/>
        </w:rPr>
        <w:t>。</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58e45f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58e45f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58e45f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58e45f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c4f0e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58e45f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58e45f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58e45f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c4f0ef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4339743"/>
        <w:keepNext w:val="0"/>
        <w:keepLines w:val="0"/>
        <w:pageBreakBefore w:val="0"/>
        <w:widowControl/>
        <w:suppressLineNumbers w:val="0"/>
        <w:suppressAutoHyphens w:val="0"/>
        <w:spacing w:line="200" w:lineRule="exact"/>
        <w:ind w:firstLineChars="200" w:firstLine="300"/>
        <w:rPr>
          <w:rStyle w:val="7c4f0ef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433974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433974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433974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433974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433974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433974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43397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433974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8439984">
    <w:name w:val="Normal8843998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d7fed6e">
    <w:name w:val="heading 1bd7fed6e"/>
    <w:basedOn w:val="8843998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1f9c445">
    <w:name w:val="heading 2d1f9c445"/>
    <w:basedOn w:val="8843998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3262ed0">
    <w:name w:val="heading 393262ed0"/>
    <w:basedOn w:val="8843998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1d4fb19">
    <w:name w:val="Default Paragraph Fontf1d4fb19"/>
  </w:style>
  <w:style xmlns:r="http://schemas.openxmlformats.org/officeDocument/2006/relationships" w:type="paragraph" w:styleId="4a25b41d">
    <w:name w:val="toc 14a25b41d"/>
    <w:basedOn w:val="88439984"/>
    <w:autoRedefine/>
    <w:next w:val="0"/>
  </w:style>
  <w:style xmlns:r="http://schemas.openxmlformats.org/officeDocument/2006/relationships" w:type="paragraph" w:styleId="16c3f90f">
    <w:name w:val="toc 216c3f90f"/>
    <w:basedOn w:val="88439984"/>
    <w:autoRedefine/>
    <w:next w:val="0"/>
    <w:pPr>
      <w:ind w:left="420"/>
    </w:pPr>
  </w:style>
  <w:style xmlns:r="http://schemas.openxmlformats.org/officeDocument/2006/relationships" w:type="paragraph" w:styleId="6d18c64a">
    <w:name w:val="toc 36d18c64a"/>
    <w:basedOn w:val="88439984"/>
    <w:autoRedefine/>
    <w:next w:val="0"/>
    <w:pPr>
      <w:ind w:left="840"/>
    </w:pPr>
  </w:style>
  <w:style xmlns:r="http://schemas.openxmlformats.org/officeDocument/2006/relationships" w:type="paragraph" w:styleId="04100787">
    <w:name w:val="toc 404100787"/>
    <w:basedOn w:val="88439984"/>
    <w:autoRedefine/>
    <w:next w:val="0"/>
    <w:pPr>
      <w:ind w:left="1260"/>
    </w:pPr>
  </w:style>
  <w:style xmlns:r="http://schemas.openxmlformats.org/officeDocument/2006/relationships" w:type="paragraph" w:styleId="c5290276">
    <w:name w:val="toc 5c5290276"/>
    <w:basedOn w:val="88439984"/>
    <w:autoRedefine/>
    <w:next w:val="0"/>
    <w:pPr>
      <w:ind w:left="1680"/>
    </w:pPr>
  </w:style>
  <w:style xmlns:r="http://schemas.openxmlformats.org/officeDocument/2006/relationships" w:type="paragraph" w:styleId="ff4259e8">
    <w:name w:val="headerff4259e8"/>
    <w:basedOn w:val="8843998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fc4eafb">
    <w:name w:val="footer3fc4eafb"/>
    <w:basedOn w:val="88439984"/>
    <w:pPr>
      <w:tabs>
        <w:tab w:val="center" w:pos="4153"/>
        <w:tab w:val="right" w:pos="8307"/>
      </w:tabs>
      <w:adjustRightInd/>
      <w:snapToGrid w:val="0"/>
      <w:contextualSpacing w:val="0"/>
      <w:jc w:val="left"/>
    </w:pPr>
    <w:rPr>
      <w:sz w:val="18"/>
    </w:rPr>
  </w:style>
  <w:style xmlns:r="http://schemas.openxmlformats.org/officeDocument/2006/relationships" w:type="character" w:styleId="1a4a2ac5">
    <w:name w:val="Strong1a4a2ac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4339743">
    <w:name w:val="Normal0433974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aff74e9">
    <w:name w:val="heading 14aff74e9"/>
    <w:basedOn w:val="0433974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b32b3de">
    <w:name w:val="heading 27b32b3de"/>
    <w:basedOn w:val="0433974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7fe2036">
    <w:name w:val="heading 367fe2036"/>
    <w:basedOn w:val="0433974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b3ac3af">
    <w:name w:val="Default Paragraph Font7b3ac3af"/>
  </w:style>
  <w:style xmlns:r="http://schemas.openxmlformats.org/officeDocument/2006/relationships" w:type="paragraph" w:styleId="ec9f7373">
    <w:name w:val="Normal Indentec9f7373"/>
    <w:basedOn w:val="04339743"/>
    <w:pPr>
      <w:ind w:firstLineChars="200" w:firstLine="200"/>
    </w:pPr>
  </w:style>
  <w:style xmlns:r="http://schemas.openxmlformats.org/officeDocument/2006/relationships" w:type="paragraph" w:styleId="e06a09f6">
    <w:name w:val="toc 5e06a09f6"/>
    <w:basedOn w:val="04339743"/>
    <w:next w:val="0"/>
    <w:pPr>
      <w:ind w:left="1680"/>
    </w:pPr>
  </w:style>
  <w:style xmlns:r="http://schemas.openxmlformats.org/officeDocument/2006/relationships" w:type="paragraph" w:styleId="92ca5cfa">
    <w:name w:val="toc 392ca5cfa"/>
    <w:basedOn w:val="04339743"/>
    <w:next w:val="0"/>
    <w:pPr>
      <w:ind w:left="840"/>
    </w:pPr>
  </w:style>
  <w:style xmlns:r="http://schemas.openxmlformats.org/officeDocument/2006/relationships" w:type="paragraph" w:styleId="cd20dd1f">
    <w:name w:val="footercd20dd1f"/>
    <w:basedOn w:val="04339743"/>
    <w:pPr>
      <w:tabs>
        <w:tab w:val="center" w:pos="4153"/>
        <w:tab w:val="right" w:pos="8307"/>
      </w:tabs>
      <w:adjustRightInd/>
      <w:snapToGrid w:val="0"/>
      <w:contextualSpacing w:val="0"/>
      <w:jc w:val="left"/>
    </w:pPr>
    <w:rPr>
      <w:sz w:val="18"/>
    </w:rPr>
  </w:style>
  <w:style xmlns:r="http://schemas.openxmlformats.org/officeDocument/2006/relationships" w:type="paragraph" w:styleId="90e7e55f">
    <w:name w:val="header90e7e55f"/>
    <w:basedOn w:val="0433974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6c2d3b3">
    <w:name w:val="toc 136c2d3b3"/>
    <w:basedOn w:val="04339743"/>
    <w:next w:val="0"/>
  </w:style>
  <w:style xmlns:r="http://schemas.openxmlformats.org/officeDocument/2006/relationships" w:type="paragraph" w:styleId="0ebd3c4d">
    <w:name w:val="toc 40ebd3c4d"/>
    <w:basedOn w:val="04339743"/>
    <w:next w:val="0"/>
    <w:pPr>
      <w:ind w:left="1260"/>
    </w:pPr>
  </w:style>
  <w:style xmlns:r="http://schemas.openxmlformats.org/officeDocument/2006/relationships" w:type="paragraph" w:styleId="7deda28d">
    <w:name w:val="toc 27deda28d"/>
    <w:basedOn w:val="04339743"/>
    <w:next w:val="0"/>
    <w:pPr>
      <w:ind w:left="420"/>
    </w:pPr>
  </w:style>
  <w:style xmlns:r="http://schemas.openxmlformats.org/officeDocument/2006/relationships" w:type="paragraph" w:styleId="f5ee5aed">
    <w:name w:val="Normal (Web)f5ee5ae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58e45f9">
    <w:name w:val="Normale58e45f9e58e45f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e58505f">
    <w:name w:val="heading 1ee58505fee58505f"/>
    <w:basedOn w:val="e58e45f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95d3f75">
    <w:name w:val="heading 2595d3f75595d3f75"/>
    <w:basedOn w:val="e58e45f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95386e1">
    <w:name w:val="heading 3495386e1495386e1"/>
    <w:basedOn w:val="e58e45f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bf97219">
    <w:name w:val="Default Paragraph Font1bf972191bf97219"/>
  </w:style>
  <w:style xmlns:r="http://schemas.openxmlformats.org/officeDocument/2006/relationships" w:type="paragraph" w:customStyle="1" w:styleId="9415b4ca">
    <w:name w:val="引文目录19415b4ca9415b4ca"/>
    <w:basedOn w:val="e58e45f9"/>
    <w:next w:val="0"/>
    <w:pPr>
      <w:ind w:leftChars="200" w:left="200"/>
    </w:pPr>
  </w:style>
  <w:style xmlns:r="http://schemas.openxmlformats.org/officeDocument/2006/relationships" w:type="paragraph" w:styleId="df85fe3a">
    <w:name w:val="toc 5df85fe3adf85fe3a"/>
    <w:basedOn w:val="e58e45f9"/>
    <w:next w:val="0"/>
    <w:pPr>
      <w:ind w:left="1680"/>
    </w:pPr>
  </w:style>
  <w:style xmlns:r="http://schemas.openxmlformats.org/officeDocument/2006/relationships" w:type="paragraph" w:styleId="37c2ef1d">
    <w:name w:val="toc 337c2ef1d37c2ef1d"/>
    <w:basedOn w:val="e58e45f9"/>
    <w:next w:val="0"/>
    <w:pPr>
      <w:ind w:left="840"/>
    </w:pPr>
  </w:style>
  <w:style xmlns:r="http://schemas.openxmlformats.org/officeDocument/2006/relationships" w:type="paragraph" w:styleId="a377cf57">
    <w:name w:val="footera377cf57a377cf57"/>
    <w:basedOn w:val="e58e45f9"/>
    <w:pPr>
      <w:tabs>
        <w:tab w:val="center" w:pos="4153"/>
        <w:tab w:val="right" w:pos="8307"/>
      </w:tabs>
      <w:adjustRightInd/>
      <w:snapToGrid w:val="0"/>
      <w:contextualSpacing w:val="0"/>
      <w:jc w:val="left"/>
    </w:pPr>
    <w:rPr>
      <w:sz w:val="18"/>
    </w:rPr>
  </w:style>
  <w:style xmlns:r="http://schemas.openxmlformats.org/officeDocument/2006/relationships" w:type="paragraph" w:styleId="14f6406c">
    <w:name w:val="header14f6406c14f6406c"/>
    <w:basedOn w:val="e58e45f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2a49f2b">
    <w:name w:val="toc 1d2a49f2bd2a49f2b"/>
    <w:basedOn w:val="e58e45f9"/>
    <w:next w:val="0"/>
  </w:style>
  <w:style xmlns:r="http://schemas.openxmlformats.org/officeDocument/2006/relationships" w:type="paragraph" w:styleId="f92706ec">
    <w:name w:val="toc 4f92706ecf92706ec"/>
    <w:basedOn w:val="e58e45f9"/>
    <w:next w:val="0"/>
    <w:pPr>
      <w:ind w:left="1260"/>
    </w:pPr>
  </w:style>
  <w:style xmlns:r="http://schemas.openxmlformats.org/officeDocument/2006/relationships" w:type="paragraph" w:styleId="ea1543e5">
    <w:name w:val="toc 2ea1543e5ea1543e5"/>
    <w:basedOn w:val="e58e45f9"/>
    <w:next w:val="0"/>
    <w:pPr>
      <w:ind w:left="420"/>
    </w:pPr>
  </w:style>
  <w:style xmlns:r="http://schemas.openxmlformats.org/officeDocument/2006/relationships" w:type="paragraph" w:customStyle="1" w:styleId="7c4f0ef3">
    <w:name w:val="列出段落17c4f0ef37c4f0ef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