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e0b6c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e0b6c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e0b6c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e0b6c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e0b6c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e0b6c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e0b6c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e0b6c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e0b6c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e0b6c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e0b6c4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d8ee2b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d8ee2b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afc1ed0"/>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南银理财珠联璧合鑫逸稳一年257期封闭式公募人民币理财产品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ZZ700322500686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Z7003226000012(投资者可依据该编码在中国理财网www.chinawealth.com.cn查询理财产品相关信息）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A份额：Y30257</w:t>
            </w:r>
          </w:p>
          <w:p>
            <w:pPr>
              <w:pStyle w:val="null10"/>
              <w:spacing w:lineRule="exact" w:line="200"/>
            </w:pPr>
            <w:r>
              <w:rPr>
                <w:rFonts w:ascii="方正黑体_GBK" w:hAnsi="方正黑体_GBK" w:cs="宋体" w:eastAsia="方正黑体_GBK"/>
                <w:sz w:val="18"/>
                <w:szCs w:val="18"/>
              </w:rPr>
              <w:t>B份额：Y31257</w:t>
            </w:r>
          </w:p>
          <w:p>
            <w:pPr>
              <w:pStyle w:val="null10"/>
              <w:spacing w:lineRule="exact" w:line="200"/>
            </w:pPr>
            <w:r>
              <w:rPr>
                <w:rFonts w:ascii="方正黑体_GBK" w:hAnsi="方正黑体_GBK" w:cs="宋体" w:eastAsia="方正黑体_GBK"/>
                <w:sz w:val="18"/>
                <w:szCs w:val="18"/>
              </w:rPr>
              <w:t>C份额：Y32257</w:t>
            </w:r>
          </w:p>
          <w:p>
            <w:pPr>
              <w:pStyle w:val="null10"/>
              <w:spacing w:lineRule="exact" w:line="200"/>
            </w:pPr>
            <w:r>
              <w:rPr>
                <w:rFonts w:ascii="方正黑体_GBK" w:hAnsi="方正黑体_GBK" w:cs="宋体" w:eastAsia="方正黑体_GBK"/>
                <w:sz w:val="18"/>
                <w:szCs w:val="18"/>
              </w:rPr>
              <w:t>L份额：YB30257</w:t>
            </w:r>
          </w:p>
          <w:p>
            <w:pPr>
              <w:pStyle w:val="null10"/>
              <w:spacing w:lineRule="exact" w:line="200"/>
            </w:pPr>
            <w:r>
              <w:rPr>
                <w:rFonts w:ascii="方正黑体_GBK" w:hAnsi="方正黑体_GBK" w:cs="宋体" w:eastAsia="方正黑体_GBK"/>
                <w:sz w:val="18"/>
                <w:szCs w:val="18"/>
              </w:rPr>
              <w:t>Q份额：YG30257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除B、C、L、Q份额以外的所有客户（详见“销售机构”条款）。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大众客户)、潍坊银行股份有限公司( 财富客户)、齐鲁银行股份有限公司( 政务服务中心支行开业专享)、天津农村商业银行股份有限公司( 滨海分行专属)、兰州银行股份有限公司、东营银行股份有限公司、江苏南通农村商业银行股份有限公司(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财富客群)、江苏紫金农村商业银行股份有限公司、江苏仪征农村商业银行股份有限公司( 20万元起购)、江苏泰州农村商业银行股份有限公司、枣庄银行股份有限公司。</w:t>
            </w:r>
          </w:p>
          <w:p>
            <w:pPr>
              <w:pStyle w:val="null10"/>
              <w:spacing w:lineRule="exact" w:line="200"/>
            </w:pPr>
            <w:r>
              <w:rPr>
                <w:rFonts w:ascii="方正黑体_GBK" w:hAnsi="方正黑体_GBK" w:cs="宋体" w:eastAsia="方正黑体_GBK"/>
                <w:sz w:val="18"/>
                <w:szCs w:val="18"/>
              </w:rPr>
              <w:t>C份额：徽商银行股份有限公司(南京分行专属、马鞍山分行教师专属理财)、杭州银行股份有限公司( 私行客户)、烟台银行股份有限公司(特邀客户)、嘉兴银行股份有限公司( 私行客户)、苏州银行股份有限公司( 公司客户)、日照银行股份有限公司(特邀客群)、泰安银行股份有限公司、齐鲁银行股份有限公司(特邀客群)、天津农村商业银行股份有限公司(军人客户)、宁波通商银行股份有限公司(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江都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姜堰农村商业银行股份有限公司(10万元起)、江苏沛县农村商业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szCs w:val="18"/>
              </w:rPr>
              <w:t>Q份额：郑州银行股份有限公司、天津农村商业银行股份有限公司( 财富客户及特邀客户)。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A份额/B份额/C份额/L份额/Q份额：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A份额/B份额/C份额/L份额/Q份额：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2026年01月14日 09:00—2026年01月20日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2026年01月21日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2026年01月21日—实际到期日（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2027年02月24日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B份额：业绩比较基准为年化2.45%-2.7% 。</w:t>
            </w:r>
          </w:p>
          <w:p>
            <w:pPr>
              <w:pStyle w:val="null10"/>
              <w:spacing w:lineRule="exact" w:line="200"/>
            </w:pPr>
            <w:r>
              <w:rPr>
                <w:rFonts w:ascii="方正黑体_GBK" w:hAnsi="方正黑体_GBK" w:cs="宋体" w:eastAsia="方正黑体_GBK"/>
                <w:sz w:val="18"/>
                <w:szCs w:val="18"/>
              </w:rPr>
              <w:t>C份额：业绩比较基准为年化2.55%-2.8% 。</w:t>
            </w:r>
          </w:p>
          <w:p>
            <w:pPr>
              <w:pStyle w:val="null10"/>
              <w:spacing w:lineRule="exact" w:line="200"/>
            </w:pPr>
            <w:r>
              <w:rPr>
                <w:rFonts w:ascii="方正黑体_GBK" w:hAnsi="方正黑体_GBK" w:cs="宋体" w:eastAsia="方正黑体_GBK"/>
                <w:sz w:val="18"/>
                <w:szCs w:val="18"/>
              </w:rPr>
              <w:t>L份额：业绩比较基准为年化2.6%-2.85% 。</w:t>
            </w:r>
          </w:p>
          <w:p>
            <w:pPr>
              <w:pStyle w:val="null10"/>
              <w:spacing w:lineRule="exact" w:line="200"/>
            </w:pPr>
            <w:r>
              <w:rPr>
                <w:rFonts w:ascii="方正黑体_GBK" w:hAnsi="方正黑体_GBK" w:cs="宋体" w:eastAsia="方正黑体_GBK"/>
                <w:sz w:val="18"/>
                <w:szCs w:val="18"/>
              </w:rPr>
              <w:t>Q份额：业绩比较基准为年化2.5%-2.75%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d8ee2b7"/>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5614f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5614f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5614f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5614f5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5614f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5614f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5614f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5614f5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南银理财珠联璧合鑫逸稳一年257期封闭式公募人民币理财产品</w:t>
      </w:r>
      <w:r>
        <w:rPr>
          <w:rFonts w:ascii="方正黑体_GBK" w:eastAsia="方正黑体_GBK" w:hint="eastAsia" w:hAnsi="方正黑体_GBK"/>
          <w:vanish w:val="0"/>
          <w:color w:val="3D3D3D"/>
          <w:kern w:val="0"/>
          <w:sz w:val="15"/>
          <w:szCs w:val="15"/>
        </w:rPr>
        <w:t>。</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5614f5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5614f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5614f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5614f5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d7477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d7477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d7477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d7477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d7477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d7477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5614f5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5614f5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5614f5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d74772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d8ee2b7"/>
        <w:keepNext w:val="0"/>
        <w:keepLines w:val="0"/>
        <w:pageBreakBefore w:val="0"/>
        <w:widowControl/>
        <w:suppressLineNumbers w:val="0"/>
        <w:suppressAutoHyphens w:val="0"/>
        <w:spacing w:line="200" w:lineRule="exact"/>
        <w:ind w:firstLineChars="200" w:firstLine="300"/>
        <w:rPr>
          <w:rStyle w:val="2d74772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d8ee2b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d8ee2b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d8ee2b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d8ee2b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d8ee2b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d8ee2b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d8ee2b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d8ee2b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d8ee2b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d8ee2b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d8ee2b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d8ee2b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d8ee2b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d8ee2b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d8ee2b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d8ee2b7"/>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e0b6c4b">
    <w:name w:val="Normal1e0b6c4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9e40619">
    <w:name w:val="heading 189e40619"/>
    <w:basedOn w:val="1e0b6c4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beadbbf">
    <w:name w:val="heading 2bbeadbbf"/>
    <w:basedOn w:val="1e0b6c4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36ecd76">
    <w:name w:val="heading 3836ecd76"/>
    <w:basedOn w:val="1e0b6c4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53beb6d">
    <w:name w:val="Default Paragraph Fontd53beb6d"/>
  </w:style>
  <w:style xmlns:r="http://schemas.openxmlformats.org/officeDocument/2006/relationships" w:type="paragraph" w:styleId="767ede1d">
    <w:name w:val="toc 1767ede1d"/>
    <w:basedOn w:val="1e0b6c4b"/>
    <w:autoRedefine/>
    <w:next w:val="0"/>
  </w:style>
  <w:style xmlns:r="http://schemas.openxmlformats.org/officeDocument/2006/relationships" w:type="paragraph" w:styleId="73708cd8">
    <w:name w:val="toc 273708cd8"/>
    <w:basedOn w:val="1e0b6c4b"/>
    <w:autoRedefine/>
    <w:next w:val="0"/>
    <w:pPr>
      <w:ind w:left="420"/>
    </w:pPr>
  </w:style>
  <w:style xmlns:r="http://schemas.openxmlformats.org/officeDocument/2006/relationships" w:type="paragraph" w:styleId="f9870c88">
    <w:name w:val="toc 3f9870c88"/>
    <w:basedOn w:val="1e0b6c4b"/>
    <w:autoRedefine/>
    <w:next w:val="0"/>
    <w:pPr>
      <w:ind w:left="840"/>
    </w:pPr>
  </w:style>
  <w:style xmlns:r="http://schemas.openxmlformats.org/officeDocument/2006/relationships" w:type="paragraph" w:styleId="51ff5951">
    <w:name w:val="toc 451ff5951"/>
    <w:basedOn w:val="1e0b6c4b"/>
    <w:autoRedefine/>
    <w:next w:val="0"/>
    <w:pPr>
      <w:ind w:left="1260"/>
    </w:pPr>
  </w:style>
  <w:style xmlns:r="http://schemas.openxmlformats.org/officeDocument/2006/relationships" w:type="paragraph" w:styleId="5240d3f1">
    <w:name w:val="toc 55240d3f1"/>
    <w:basedOn w:val="1e0b6c4b"/>
    <w:autoRedefine/>
    <w:next w:val="0"/>
    <w:pPr>
      <w:ind w:left="1680"/>
    </w:pPr>
  </w:style>
  <w:style xmlns:r="http://schemas.openxmlformats.org/officeDocument/2006/relationships" w:type="paragraph" w:styleId="d2d8de1a">
    <w:name w:val="headerd2d8de1a"/>
    <w:basedOn w:val="1e0b6c4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80c794e">
    <w:name w:val="footerd80c794e"/>
    <w:basedOn w:val="1e0b6c4b"/>
    <w:pPr>
      <w:tabs>
        <w:tab w:val="center" w:pos="4153"/>
        <w:tab w:val="right" w:pos="8307"/>
      </w:tabs>
      <w:adjustRightInd/>
      <w:snapToGrid w:val="0"/>
      <w:contextualSpacing w:val="0"/>
      <w:jc w:val="left"/>
    </w:pPr>
    <w:rPr>
      <w:sz w:val="18"/>
    </w:rPr>
  </w:style>
  <w:style xmlns:r="http://schemas.openxmlformats.org/officeDocument/2006/relationships" w:type="character" w:styleId="8de6256b">
    <w:name w:val="Strong8de6256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d8ee2b7">
    <w:name w:val="Normaldd8ee2b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e9b1842">
    <w:name w:val="heading 13e9b1842"/>
    <w:basedOn w:val="dd8ee2b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f6037b3">
    <w:name w:val="heading 24f6037b3"/>
    <w:basedOn w:val="dd8ee2b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5551fc0">
    <w:name w:val="heading 3c5551fc0"/>
    <w:basedOn w:val="dd8ee2b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9e338aa">
    <w:name w:val="Default Paragraph Fontb9e338aa"/>
  </w:style>
  <w:style xmlns:r="http://schemas.openxmlformats.org/officeDocument/2006/relationships" w:type="paragraph" w:styleId="fad6e02e">
    <w:name w:val="Normal Indentfad6e02e"/>
    <w:basedOn w:val="dd8ee2b7"/>
    <w:pPr>
      <w:ind w:firstLineChars="200" w:firstLine="200"/>
    </w:pPr>
  </w:style>
  <w:style xmlns:r="http://schemas.openxmlformats.org/officeDocument/2006/relationships" w:type="paragraph" w:styleId="7361c94a">
    <w:name w:val="toc 57361c94a"/>
    <w:basedOn w:val="dd8ee2b7"/>
    <w:next w:val="0"/>
    <w:pPr>
      <w:ind w:left="1680"/>
    </w:pPr>
  </w:style>
  <w:style xmlns:r="http://schemas.openxmlformats.org/officeDocument/2006/relationships" w:type="paragraph" w:styleId="89982aed">
    <w:name w:val="toc 389982aed"/>
    <w:basedOn w:val="dd8ee2b7"/>
    <w:next w:val="0"/>
    <w:pPr>
      <w:ind w:left="840"/>
    </w:pPr>
  </w:style>
  <w:style xmlns:r="http://schemas.openxmlformats.org/officeDocument/2006/relationships" w:type="paragraph" w:styleId="25646156">
    <w:name w:val="footer25646156"/>
    <w:basedOn w:val="dd8ee2b7"/>
    <w:pPr>
      <w:tabs>
        <w:tab w:val="center" w:pos="4153"/>
        <w:tab w:val="right" w:pos="8307"/>
      </w:tabs>
      <w:adjustRightInd/>
      <w:snapToGrid w:val="0"/>
      <w:contextualSpacing w:val="0"/>
      <w:jc w:val="left"/>
    </w:pPr>
    <w:rPr>
      <w:sz w:val="18"/>
    </w:rPr>
  </w:style>
  <w:style xmlns:r="http://schemas.openxmlformats.org/officeDocument/2006/relationships" w:type="paragraph" w:styleId="0003a667">
    <w:name w:val="header0003a667"/>
    <w:basedOn w:val="dd8ee2b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1485771">
    <w:name w:val="toc 141485771"/>
    <w:basedOn w:val="dd8ee2b7"/>
    <w:next w:val="0"/>
  </w:style>
  <w:style xmlns:r="http://schemas.openxmlformats.org/officeDocument/2006/relationships" w:type="paragraph" w:styleId="4b68d636">
    <w:name w:val="toc 44b68d636"/>
    <w:basedOn w:val="dd8ee2b7"/>
    <w:next w:val="0"/>
    <w:pPr>
      <w:ind w:left="1260"/>
    </w:pPr>
  </w:style>
  <w:style xmlns:r="http://schemas.openxmlformats.org/officeDocument/2006/relationships" w:type="paragraph" w:styleId="bedb0f42">
    <w:name w:val="toc 2bedb0f42"/>
    <w:basedOn w:val="dd8ee2b7"/>
    <w:next w:val="0"/>
    <w:pPr>
      <w:ind w:left="420"/>
    </w:pPr>
  </w:style>
  <w:style xmlns:r="http://schemas.openxmlformats.org/officeDocument/2006/relationships" w:type="paragraph" w:styleId="6afc1ed0">
    <w:name w:val="Normal (Web)6afc1ed0"/>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5614f58">
    <w:name w:val="Normal75614f5875614f5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9869f04">
    <w:name w:val="heading 1e9869f04e9869f04"/>
    <w:basedOn w:val="75614f5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8406c7d">
    <w:name w:val="heading 2f8406c7df8406c7d"/>
    <w:basedOn w:val="75614f5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33a0bb1">
    <w:name w:val="heading 3b33a0bb1b33a0bb1"/>
    <w:basedOn w:val="75614f5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42c3c1f">
    <w:name w:val="Default Paragraph Font942c3c1f942c3c1f"/>
  </w:style>
  <w:style xmlns:r="http://schemas.openxmlformats.org/officeDocument/2006/relationships" w:type="paragraph" w:customStyle="1" w:styleId="8ad9c2d4">
    <w:name w:val="引文目录18ad9c2d48ad9c2d4"/>
    <w:basedOn w:val="75614f58"/>
    <w:next w:val="0"/>
    <w:pPr>
      <w:ind w:leftChars="200" w:left="200"/>
    </w:pPr>
  </w:style>
  <w:style xmlns:r="http://schemas.openxmlformats.org/officeDocument/2006/relationships" w:type="paragraph" w:styleId="9f890b64">
    <w:name w:val="toc 59f890b649f890b64"/>
    <w:basedOn w:val="75614f58"/>
    <w:next w:val="0"/>
    <w:pPr>
      <w:ind w:left="1680"/>
    </w:pPr>
  </w:style>
  <w:style xmlns:r="http://schemas.openxmlformats.org/officeDocument/2006/relationships" w:type="paragraph" w:styleId="6472ee4d">
    <w:name w:val="toc 36472ee4d6472ee4d"/>
    <w:basedOn w:val="75614f58"/>
    <w:next w:val="0"/>
    <w:pPr>
      <w:ind w:left="840"/>
    </w:pPr>
  </w:style>
  <w:style xmlns:r="http://schemas.openxmlformats.org/officeDocument/2006/relationships" w:type="paragraph" w:styleId="1913a4d2">
    <w:name w:val="footer1913a4d21913a4d2"/>
    <w:basedOn w:val="75614f58"/>
    <w:pPr>
      <w:tabs>
        <w:tab w:val="center" w:pos="4153"/>
        <w:tab w:val="right" w:pos="8307"/>
      </w:tabs>
      <w:adjustRightInd/>
      <w:snapToGrid w:val="0"/>
      <w:contextualSpacing w:val="0"/>
      <w:jc w:val="left"/>
    </w:pPr>
    <w:rPr>
      <w:sz w:val="18"/>
    </w:rPr>
  </w:style>
  <w:style xmlns:r="http://schemas.openxmlformats.org/officeDocument/2006/relationships" w:type="paragraph" w:styleId="057fac66">
    <w:name w:val="header057fac66057fac66"/>
    <w:basedOn w:val="75614f5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1ad7242">
    <w:name w:val="toc 131ad724231ad7242"/>
    <w:basedOn w:val="75614f58"/>
    <w:next w:val="0"/>
  </w:style>
  <w:style xmlns:r="http://schemas.openxmlformats.org/officeDocument/2006/relationships" w:type="paragraph" w:styleId="5905dde4">
    <w:name w:val="toc 45905dde45905dde4"/>
    <w:basedOn w:val="75614f58"/>
    <w:next w:val="0"/>
    <w:pPr>
      <w:ind w:left="1260"/>
    </w:pPr>
  </w:style>
  <w:style xmlns:r="http://schemas.openxmlformats.org/officeDocument/2006/relationships" w:type="paragraph" w:styleId="5c437281">
    <w:name w:val="toc 25c4372815c437281"/>
    <w:basedOn w:val="75614f58"/>
    <w:next w:val="0"/>
    <w:pPr>
      <w:ind w:left="420"/>
    </w:pPr>
  </w:style>
  <w:style xmlns:r="http://schemas.openxmlformats.org/officeDocument/2006/relationships" w:type="paragraph" w:customStyle="1" w:styleId="2d747722">
    <w:name w:val="列出段落12d7477222d74772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