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5ca8f4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5ca8f4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fddc9f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fddc9f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5dd191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ZZ700322500646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Z7003225000406(投资者可依据该编码在中国理财网www.chinawealth.com.cn查询理财产品相关信息）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A份额：Y60149</w:t>
            </w:r>
          </w:p>
          <w:p>
            <w:pPr>
              <w:pStyle w:val="null10"/>
              <w:spacing w:lineRule="exact" w:line="200"/>
            </w:pPr>
            <w:r>
              <w:rPr>
                <w:rFonts w:ascii="方正黑体_GBK" w:hAnsi="方正黑体_GBK" w:cs="宋体" w:eastAsia="方正黑体_GBK"/>
                <w:sz w:val="18"/>
                <w:szCs w:val="18"/>
              </w:rPr>
              <w:t>B份额：Y61149</w:t>
            </w:r>
          </w:p>
          <w:p>
            <w:pPr>
              <w:pStyle w:val="null10"/>
              <w:spacing w:lineRule="exact" w:line="200"/>
            </w:pPr>
            <w:r>
              <w:rPr>
                <w:rFonts w:ascii="方正黑体_GBK" w:hAnsi="方正黑体_GBK" w:cs="宋体" w:eastAsia="方正黑体_GBK"/>
                <w:sz w:val="18"/>
                <w:szCs w:val="18"/>
              </w:rPr>
              <w:t>C份额：Y62149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)、江苏太仓农村商业银行股份有限公司、杭州银行股份有限公司( 大众客户)、温州银行股份有限公司、长沙银行股份有限公司、秦皇岛银行股份有限公司、齐鲁银行股份有限公司(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 老年客户专属)、江苏江都农村商业银行股份有限公司、江苏镇江农村商业银行股份有限公司( 20万元起购)、江苏如皋农村商业银行股份有限公司(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私行客户)、郑州银行股份有限公司、泰安银行股份有限公司、天津农村商业银行股份有限公司(军人客户)、云南红塔银行股份有限公司( 财富客户（100万）)、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2025年12月17日 09:00—2025年12月23日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2028年01月12日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fddc9f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f5f9b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f5f9b7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f5f9b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f5f9b7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f5f9b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f5f9b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f5f9b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f5f9b7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南银理财珠联璧合鑫逸稳两年149期封闭式公募人民币理财产品</w:t>
      </w:r>
      <w:r>
        <w:rPr>
          <w:rFonts w:ascii="方正黑体_GBK" w:eastAsia="方正黑体_GBK" w:hint="eastAsia" w:hAnsi="方正黑体_GBK"/>
          <w:vanish w:val="0"/>
          <w:color w:val="3D3D3D"/>
          <w:kern w:val="0"/>
          <w:sz w:val="15"/>
          <w:szCs w:val="15"/>
        </w:rPr>
        <w:t>。</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f5f9b7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f5f9b7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f5f9b7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f5f9b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e971bf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f5f9b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f5f9b7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f5f9b7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e971bf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fddc9f8"/>
        <w:keepNext w:val="0"/>
        <w:keepLines w:val="0"/>
        <w:pageBreakBefore w:val="0"/>
        <w:widowControl/>
        <w:suppressLineNumbers w:val="0"/>
        <w:suppressAutoHyphens w:val="0"/>
        <w:spacing w:line="200" w:lineRule="exact"/>
        <w:ind w:firstLineChars="200" w:firstLine="300"/>
        <w:rPr>
          <w:rStyle w:val="ae971bf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fddc9f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fddc9f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fddc9f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fddc9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fddc9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fddc9f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fddc9f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fddc9f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5ca8f49">
    <w:name w:val="Normal95ca8f4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b86cf89">
    <w:name w:val="heading 14b86cf89"/>
    <w:basedOn w:val="95ca8f4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00ce91e">
    <w:name w:val="heading 2f00ce91e"/>
    <w:basedOn w:val="95ca8f4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6ce4cb0">
    <w:name w:val="heading 316ce4cb0"/>
    <w:basedOn w:val="95ca8f4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aa9a16f">
    <w:name w:val="Default Paragraph Font7aa9a16f"/>
  </w:style>
  <w:style xmlns:r="http://schemas.openxmlformats.org/officeDocument/2006/relationships" w:type="paragraph" w:styleId="6a7ea5cf">
    <w:name w:val="toc 16a7ea5cf"/>
    <w:basedOn w:val="95ca8f49"/>
    <w:autoRedefine/>
    <w:next w:val="0"/>
  </w:style>
  <w:style xmlns:r="http://schemas.openxmlformats.org/officeDocument/2006/relationships" w:type="paragraph" w:styleId="b0574efe">
    <w:name w:val="toc 2b0574efe"/>
    <w:basedOn w:val="95ca8f49"/>
    <w:autoRedefine/>
    <w:next w:val="0"/>
    <w:pPr>
      <w:ind w:left="420"/>
    </w:pPr>
  </w:style>
  <w:style xmlns:r="http://schemas.openxmlformats.org/officeDocument/2006/relationships" w:type="paragraph" w:styleId="27bb8d0c">
    <w:name w:val="toc 327bb8d0c"/>
    <w:basedOn w:val="95ca8f49"/>
    <w:autoRedefine/>
    <w:next w:val="0"/>
    <w:pPr>
      <w:ind w:left="840"/>
    </w:pPr>
  </w:style>
  <w:style xmlns:r="http://schemas.openxmlformats.org/officeDocument/2006/relationships" w:type="paragraph" w:styleId="9c98db6a">
    <w:name w:val="toc 49c98db6a"/>
    <w:basedOn w:val="95ca8f49"/>
    <w:autoRedefine/>
    <w:next w:val="0"/>
    <w:pPr>
      <w:ind w:left="1260"/>
    </w:pPr>
  </w:style>
  <w:style xmlns:r="http://schemas.openxmlformats.org/officeDocument/2006/relationships" w:type="paragraph" w:styleId="eaa04ca0">
    <w:name w:val="toc 5eaa04ca0"/>
    <w:basedOn w:val="95ca8f49"/>
    <w:autoRedefine/>
    <w:next w:val="0"/>
    <w:pPr>
      <w:ind w:left="1680"/>
    </w:pPr>
  </w:style>
  <w:style xmlns:r="http://schemas.openxmlformats.org/officeDocument/2006/relationships" w:type="paragraph" w:styleId="eadf229f">
    <w:name w:val="headereadf229f"/>
    <w:basedOn w:val="95ca8f4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73e67a9">
    <w:name w:val="footere73e67a9"/>
    <w:basedOn w:val="95ca8f49"/>
    <w:pPr>
      <w:tabs>
        <w:tab w:val="center" w:pos="4153"/>
        <w:tab w:val="right" w:pos="8307"/>
      </w:tabs>
      <w:adjustRightInd/>
      <w:snapToGrid w:val="0"/>
      <w:contextualSpacing w:val="0"/>
      <w:jc w:val="left"/>
    </w:pPr>
    <w:rPr>
      <w:sz w:val="18"/>
    </w:rPr>
  </w:style>
  <w:style xmlns:r="http://schemas.openxmlformats.org/officeDocument/2006/relationships" w:type="character" w:styleId="88d0507b">
    <w:name w:val="Strong88d0507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fddc9f8">
    <w:name w:val="Normal0fddc9f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39d5a62">
    <w:name w:val="heading 1339d5a62"/>
    <w:basedOn w:val="0fddc9f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dbc6d10">
    <w:name w:val="heading 2edbc6d10"/>
    <w:basedOn w:val="0fddc9f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eb8eb97">
    <w:name w:val="heading 37eb8eb97"/>
    <w:basedOn w:val="0fddc9f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ac48370">
    <w:name w:val="Default Paragraph Fontfac48370"/>
  </w:style>
  <w:style xmlns:r="http://schemas.openxmlformats.org/officeDocument/2006/relationships" w:type="paragraph" w:styleId="5a2f580f">
    <w:name w:val="Normal Indent5a2f580f"/>
    <w:basedOn w:val="0fddc9f8"/>
    <w:pPr>
      <w:ind w:firstLineChars="200" w:firstLine="200"/>
    </w:pPr>
  </w:style>
  <w:style xmlns:r="http://schemas.openxmlformats.org/officeDocument/2006/relationships" w:type="paragraph" w:styleId="4234fae3">
    <w:name w:val="toc 54234fae3"/>
    <w:basedOn w:val="0fddc9f8"/>
    <w:next w:val="0"/>
    <w:pPr>
      <w:ind w:left="1680"/>
    </w:pPr>
  </w:style>
  <w:style xmlns:r="http://schemas.openxmlformats.org/officeDocument/2006/relationships" w:type="paragraph" w:styleId="2ca2bbe9">
    <w:name w:val="toc 32ca2bbe9"/>
    <w:basedOn w:val="0fddc9f8"/>
    <w:next w:val="0"/>
    <w:pPr>
      <w:ind w:left="840"/>
    </w:pPr>
  </w:style>
  <w:style xmlns:r="http://schemas.openxmlformats.org/officeDocument/2006/relationships" w:type="paragraph" w:styleId="e9649885">
    <w:name w:val="footere9649885"/>
    <w:basedOn w:val="0fddc9f8"/>
    <w:pPr>
      <w:tabs>
        <w:tab w:val="center" w:pos="4153"/>
        <w:tab w:val="right" w:pos="8307"/>
      </w:tabs>
      <w:adjustRightInd/>
      <w:snapToGrid w:val="0"/>
      <w:contextualSpacing w:val="0"/>
      <w:jc w:val="left"/>
    </w:pPr>
    <w:rPr>
      <w:sz w:val="18"/>
    </w:rPr>
  </w:style>
  <w:style xmlns:r="http://schemas.openxmlformats.org/officeDocument/2006/relationships" w:type="paragraph" w:styleId="f04b17da">
    <w:name w:val="headerf04b17da"/>
    <w:basedOn w:val="0fddc9f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773acf9">
    <w:name w:val="toc 13773acf9"/>
    <w:basedOn w:val="0fddc9f8"/>
    <w:next w:val="0"/>
  </w:style>
  <w:style xmlns:r="http://schemas.openxmlformats.org/officeDocument/2006/relationships" w:type="paragraph" w:styleId="53639b3a">
    <w:name w:val="toc 453639b3a"/>
    <w:basedOn w:val="0fddc9f8"/>
    <w:next w:val="0"/>
    <w:pPr>
      <w:ind w:left="1260"/>
    </w:pPr>
  </w:style>
  <w:style xmlns:r="http://schemas.openxmlformats.org/officeDocument/2006/relationships" w:type="paragraph" w:styleId="259b987a">
    <w:name w:val="toc 2259b987a"/>
    <w:basedOn w:val="0fddc9f8"/>
    <w:next w:val="0"/>
    <w:pPr>
      <w:ind w:left="420"/>
    </w:pPr>
  </w:style>
  <w:style xmlns:r="http://schemas.openxmlformats.org/officeDocument/2006/relationships" w:type="paragraph" w:styleId="d5dd191b">
    <w:name w:val="Normal (Web)d5dd191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f5f9b70">
    <w:name w:val="Normal8f5f9b708f5f9b7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b918512">
    <w:name w:val="heading 1cb918512cb918512"/>
    <w:basedOn w:val="8f5f9b7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7208e60">
    <w:name w:val="heading 287208e6087208e60"/>
    <w:basedOn w:val="8f5f9b7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d40533f">
    <w:name w:val="heading 3fd40533ffd40533f"/>
    <w:basedOn w:val="8f5f9b7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152282f">
    <w:name w:val="Default Paragraph Font1152282f1152282f"/>
  </w:style>
  <w:style xmlns:r="http://schemas.openxmlformats.org/officeDocument/2006/relationships" w:type="paragraph" w:customStyle="1" w:styleId="a79e77a9">
    <w:name w:val="引文目录1a79e77a9a79e77a9"/>
    <w:basedOn w:val="8f5f9b70"/>
    <w:next w:val="0"/>
    <w:pPr>
      <w:ind w:leftChars="200" w:left="200"/>
    </w:pPr>
  </w:style>
  <w:style xmlns:r="http://schemas.openxmlformats.org/officeDocument/2006/relationships" w:type="paragraph" w:styleId="84c34674">
    <w:name w:val="toc 584c3467484c34674"/>
    <w:basedOn w:val="8f5f9b70"/>
    <w:next w:val="0"/>
    <w:pPr>
      <w:ind w:left="1680"/>
    </w:pPr>
  </w:style>
  <w:style xmlns:r="http://schemas.openxmlformats.org/officeDocument/2006/relationships" w:type="paragraph" w:styleId="8944c8df">
    <w:name w:val="toc 38944c8df8944c8df"/>
    <w:basedOn w:val="8f5f9b70"/>
    <w:next w:val="0"/>
    <w:pPr>
      <w:ind w:left="840"/>
    </w:pPr>
  </w:style>
  <w:style xmlns:r="http://schemas.openxmlformats.org/officeDocument/2006/relationships" w:type="paragraph" w:styleId="4e9e0176">
    <w:name w:val="footer4e9e01764e9e0176"/>
    <w:basedOn w:val="8f5f9b70"/>
    <w:pPr>
      <w:tabs>
        <w:tab w:val="center" w:pos="4153"/>
        <w:tab w:val="right" w:pos="8307"/>
      </w:tabs>
      <w:adjustRightInd/>
      <w:snapToGrid w:val="0"/>
      <w:contextualSpacing w:val="0"/>
      <w:jc w:val="left"/>
    </w:pPr>
    <w:rPr>
      <w:sz w:val="18"/>
    </w:rPr>
  </w:style>
  <w:style xmlns:r="http://schemas.openxmlformats.org/officeDocument/2006/relationships" w:type="paragraph" w:styleId="bb5c9bbb">
    <w:name w:val="headerbb5c9bbbbb5c9bbb"/>
    <w:basedOn w:val="8f5f9b7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c19d89d">
    <w:name w:val="toc 10c19d89d0c19d89d"/>
    <w:basedOn w:val="8f5f9b70"/>
    <w:next w:val="0"/>
  </w:style>
  <w:style xmlns:r="http://schemas.openxmlformats.org/officeDocument/2006/relationships" w:type="paragraph" w:styleId="beb1bf96">
    <w:name w:val="toc 4beb1bf96beb1bf96"/>
    <w:basedOn w:val="8f5f9b70"/>
    <w:next w:val="0"/>
    <w:pPr>
      <w:ind w:left="1260"/>
    </w:pPr>
  </w:style>
  <w:style xmlns:r="http://schemas.openxmlformats.org/officeDocument/2006/relationships" w:type="paragraph" w:styleId="378478fd">
    <w:name w:val="toc 2378478fd378478fd"/>
    <w:basedOn w:val="8f5f9b70"/>
    <w:next w:val="0"/>
    <w:pPr>
      <w:ind w:left="420"/>
    </w:pPr>
  </w:style>
  <w:style xmlns:r="http://schemas.openxmlformats.org/officeDocument/2006/relationships" w:type="paragraph" w:customStyle="1" w:styleId="ae971bf9">
    <w:name w:val="列出段落1ae971bf9ae971bf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