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b1f2f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b1f2fa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872ac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872ac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bfdeb42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ZZ700322500645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Z7003225000405(投资者可依据该编码在中国理财网www.chinawealth.com.cn查询理财产品相关信息）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A份额：Y30253</w:t>
            </w:r>
          </w:p>
          <w:p>
            <w:pPr>
              <w:pStyle w:val="null10"/>
              <w:spacing w:lineRule="exact" w:line="200"/>
            </w:pPr>
            <w:r>
              <w:rPr>
                <w:rFonts w:ascii="方正黑体_GBK" w:hAnsi="方正黑体_GBK" w:cs="宋体" w:eastAsia="方正黑体_GBK"/>
                <w:sz w:val="18"/>
                <w:szCs w:val="18"/>
              </w:rPr>
              <w:t>B份额：Y31253</w:t>
            </w:r>
          </w:p>
          <w:p>
            <w:pPr>
              <w:pStyle w:val="null10"/>
              <w:spacing w:lineRule="exact" w:line="200"/>
            </w:pPr>
            <w:r>
              <w:rPr>
                <w:rFonts w:ascii="方正黑体_GBK" w:hAnsi="方正黑体_GBK" w:cs="宋体" w:eastAsia="方正黑体_GBK"/>
                <w:sz w:val="18"/>
                <w:szCs w:val="18"/>
              </w:rPr>
              <w:t>C份额：Y32253</w:t>
            </w:r>
          </w:p>
          <w:p>
            <w:pPr>
              <w:pStyle w:val="null10"/>
              <w:spacing w:lineRule="exact" w:line="200"/>
            </w:pPr>
            <w:r>
              <w:rPr>
                <w:rFonts w:ascii="方正黑体_GBK" w:hAnsi="方正黑体_GBK" w:cs="宋体" w:eastAsia="方正黑体_GBK"/>
                <w:sz w:val="18"/>
                <w:szCs w:val="18"/>
              </w:rPr>
              <w:t>D份额：Y33253</w:t>
            </w:r>
          </w:p>
          <w:p>
            <w:pPr>
              <w:pStyle w:val="null10"/>
              <w:spacing w:lineRule="exact" w:line="200"/>
            </w:pPr>
            <w:r>
              <w:rPr>
                <w:rFonts w:ascii="方正黑体_GBK" w:hAnsi="方正黑体_GBK" w:cs="宋体" w:eastAsia="方正黑体_GBK"/>
                <w:sz w:val="18"/>
                <w:szCs w:val="18"/>
              </w:rPr>
              <w:t>L份额：YB30253</w:t>
            </w:r>
          </w:p>
          <w:p>
            <w:pPr>
              <w:pStyle w:val="null10"/>
              <w:spacing w:lineRule="exact" w:line="200"/>
            </w:pPr>
            <w:r>
              <w:rPr>
                <w:rFonts w:ascii="方正黑体_GBK" w:hAnsi="方正黑体_GBK" w:cs="宋体" w:eastAsia="方正黑体_GBK"/>
                <w:sz w:val="18"/>
                <w:szCs w:val="18"/>
              </w:rPr>
              <w:t>P份额：YF30253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除B、C、D、L、P份额以外的所有客户（详见“销售机构”条款）。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szCs w:val="18"/>
              </w:rPr>
              <w:t>P份额：金华银行股份有限公司。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A份额/B份额/C份额/D份额/L份额/P份额：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A份额/B份额/C份额/D份额/L份额/P份额：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2025年12月17日 09:00—2025年12月23日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2027年01月27日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D份额：业绩比较基准为年化2.65%-2.9%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P份额：业绩比较基准为年化2.55%-2.8%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872acc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ce62c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ce62c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ce62c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ce62c1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ce62c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ce62c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ce62c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ce62c1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南银理财珠联璧合鑫逸稳一年253期封闭式公募人民币理财产品</w:t>
      </w:r>
      <w:r>
        <w:rPr>
          <w:rFonts w:ascii="方正黑体_GBK" w:eastAsia="方正黑体_GBK" w:hint="eastAsia" w:hAnsi="方正黑体_GBK"/>
          <w:vanish w:val="0"/>
          <w:color w:val="3D3D3D"/>
          <w:kern w:val="0"/>
          <w:sz w:val="15"/>
          <w:szCs w:val="15"/>
        </w:rPr>
        <w:t>。</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ce62c1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ce62c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ce62c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ce62c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7f4a11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ce62c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ce62c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ce62c1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7f4a11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872accd"/>
        <w:keepNext w:val="0"/>
        <w:keepLines w:val="0"/>
        <w:pageBreakBefore w:val="0"/>
        <w:widowControl/>
        <w:suppressLineNumbers w:val="0"/>
        <w:suppressAutoHyphens w:val="0"/>
        <w:spacing w:line="200" w:lineRule="exact"/>
        <w:ind w:firstLineChars="200" w:firstLine="300"/>
        <w:rPr>
          <w:rStyle w:val="97f4a11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872ac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872ac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872ac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872a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872a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872ac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872ac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872acc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b1f2fa8">
    <w:name w:val="Normalcb1f2fa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5e3417c">
    <w:name w:val="heading 105e3417c"/>
    <w:basedOn w:val="cb1f2fa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db9ba54">
    <w:name w:val="heading 20db9ba54"/>
    <w:basedOn w:val="cb1f2fa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9024588">
    <w:name w:val="heading 339024588"/>
    <w:basedOn w:val="cb1f2fa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0a210e1">
    <w:name w:val="Default Paragraph Font70a210e1"/>
  </w:style>
  <w:style xmlns:r="http://schemas.openxmlformats.org/officeDocument/2006/relationships" w:type="paragraph" w:styleId="a86b8d5e">
    <w:name w:val="toc 1a86b8d5e"/>
    <w:basedOn w:val="cb1f2fa8"/>
    <w:autoRedefine/>
    <w:next w:val="0"/>
  </w:style>
  <w:style xmlns:r="http://schemas.openxmlformats.org/officeDocument/2006/relationships" w:type="paragraph" w:styleId="9d903e4f">
    <w:name w:val="toc 29d903e4f"/>
    <w:basedOn w:val="cb1f2fa8"/>
    <w:autoRedefine/>
    <w:next w:val="0"/>
    <w:pPr>
      <w:ind w:left="420"/>
    </w:pPr>
  </w:style>
  <w:style xmlns:r="http://schemas.openxmlformats.org/officeDocument/2006/relationships" w:type="paragraph" w:styleId="d607381b">
    <w:name w:val="toc 3d607381b"/>
    <w:basedOn w:val="cb1f2fa8"/>
    <w:autoRedefine/>
    <w:next w:val="0"/>
    <w:pPr>
      <w:ind w:left="840"/>
    </w:pPr>
  </w:style>
  <w:style xmlns:r="http://schemas.openxmlformats.org/officeDocument/2006/relationships" w:type="paragraph" w:styleId="5dc8da68">
    <w:name w:val="toc 45dc8da68"/>
    <w:basedOn w:val="cb1f2fa8"/>
    <w:autoRedefine/>
    <w:next w:val="0"/>
    <w:pPr>
      <w:ind w:left="1260"/>
    </w:pPr>
  </w:style>
  <w:style xmlns:r="http://schemas.openxmlformats.org/officeDocument/2006/relationships" w:type="paragraph" w:styleId="52244f6e">
    <w:name w:val="toc 552244f6e"/>
    <w:basedOn w:val="cb1f2fa8"/>
    <w:autoRedefine/>
    <w:next w:val="0"/>
    <w:pPr>
      <w:ind w:left="1680"/>
    </w:pPr>
  </w:style>
  <w:style xmlns:r="http://schemas.openxmlformats.org/officeDocument/2006/relationships" w:type="paragraph" w:styleId="874cf509">
    <w:name w:val="header874cf509"/>
    <w:basedOn w:val="cb1f2fa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be1779b">
    <w:name w:val="footerdbe1779b"/>
    <w:basedOn w:val="cb1f2fa8"/>
    <w:pPr>
      <w:tabs>
        <w:tab w:val="center" w:pos="4153"/>
        <w:tab w:val="right" w:pos="8307"/>
      </w:tabs>
      <w:adjustRightInd/>
      <w:snapToGrid w:val="0"/>
      <w:contextualSpacing w:val="0"/>
      <w:jc w:val="left"/>
    </w:pPr>
    <w:rPr>
      <w:sz w:val="18"/>
    </w:rPr>
  </w:style>
  <w:style xmlns:r="http://schemas.openxmlformats.org/officeDocument/2006/relationships" w:type="character" w:styleId="217277e1">
    <w:name w:val="Strong217277e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872accd">
    <w:name w:val="Normal1872acc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c0aaa85">
    <w:name w:val="heading 18c0aaa85"/>
    <w:basedOn w:val="1872acc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a2d1cd7">
    <w:name w:val="heading 2aa2d1cd7"/>
    <w:basedOn w:val="1872acc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a4dba5a">
    <w:name w:val="heading 3da4dba5a"/>
    <w:basedOn w:val="1872acc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f665eff">
    <w:name w:val="Default Paragraph Font8f665eff"/>
  </w:style>
  <w:style xmlns:r="http://schemas.openxmlformats.org/officeDocument/2006/relationships" w:type="paragraph" w:styleId="e00709d6">
    <w:name w:val="Normal Indente00709d6"/>
    <w:basedOn w:val="1872accd"/>
    <w:pPr>
      <w:ind w:firstLineChars="200" w:firstLine="200"/>
    </w:pPr>
  </w:style>
  <w:style xmlns:r="http://schemas.openxmlformats.org/officeDocument/2006/relationships" w:type="paragraph" w:styleId="ead15d2a">
    <w:name w:val="toc 5ead15d2a"/>
    <w:basedOn w:val="1872accd"/>
    <w:next w:val="0"/>
    <w:pPr>
      <w:ind w:left="1680"/>
    </w:pPr>
  </w:style>
  <w:style xmlns:r="http://schemas.openxmlformats.org/officeDocument/2006/relationships" w:type="paragraph" w:styleId="36a68e52">
    <w:name w:val="toc 336a68e52"/>
    <w:basedOn w:val="1872accd"/>
    <w:next w:val="0"/>
    <w:pPr>
      <w:ind w:left="840"/>
    </w:pPr>
  </w:style>
  <w:style xmlns:r="http://schemas.openxmlformats.org/officeDocument/2006/relationships" w:type="paragraph" w:styleId="d06a4bca">
    <w:name w:val="footerd06a4bca"/>
    <w:basedOn w:val="1872accd"/>
    <w:pPr>
      <w:tabs>
        <w:tab w:val="center" w:pos="4153"/>
        <w:tab w:val="right" w:pos="8307"/>
      </w:tabs>
      <w:adjustRightInd/>
      <w:snapToGrid w:val="0"/>
      <w:contextualSpacing w:val="0"/>
      <w:jc w:val="left"/>
    </w:pPr>
    <w:rPr>
      <w:sz w:val="18"/>
    </w:rPr>
  </w:style>
  <w:style xmlns:r="http://schemas.openxmlformats.org/officeDocument/2006/relationships" w:type="paragraph" w:styleId="9a42106a">
    <w:name w:val="header9a42106a"/>
    <w:basedOn w:val="1872acc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eaed8e6">
    <w:name w:val="toc 14eaed8e6"/>
    <w:basedOn w:val="1872accd"/>
    <w:next w:val="0"/>
  </w:style>
  <w:style xmlns:r="http://schemas.openxmlformats.org/officeDocument/2006/relationships" w:type="paragraph" w:styleId="b293917d">
    <w:name w:val="toc 4b293917d"/>
    <w:basedOn w:val="1872accd"/>
    <w:next w:val="0"/>
    <w:pPr>
      <w:ind w:left="1260"/>
    </w:pPr>
  </w:style>
  <w:style xmlns:r="http://schemas.openxmlformats.org/officeDocument/2006/relationships" w:type="paragraph" w:styleId="f056da69">
    <w:name w:val="toc 2f056da69"/>
    <w:basedOn w:val="1872accd"/>
    <w:next w:val="0"/>
    <w:pPr>
      <w:ind w:left="420"/>
    </w:pPr>
  </w:style>
  <w:style xmlns:r="http://schemas.openxmlformats.org/officeDocument/2006/relationships" w:type="paragraph" w:styleId="bfdeb429">
    <w:name w:val="Normal (Web)bfdeb42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ce62c1c">
    <w:name w:val="Normal1ce62c1c1ce62c1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6035c94">
    <w:name w:val="heading 106035c9406035c94"/>
    <w:basedOn w:val="1ce62c1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5baebb">
    <w:name w:val="heading 2675baebb675baebb"/>
    <w:basedOn w:val="1ce62c1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782d4b3">
    <w:name w:val="heading 33782d4b33782d4b3"/>
    <w:basedOn w:val="1ce62c1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7e5ac23">
    <w:name w:val="Default Paragraph Font67e5ac2367e5ac23"/>
  </w:style>
  <w:style xmlns:r="http://schemas.openxmlformats.org/officeDocument/2006/relationships" w:type="paragraph" w:customStyle="1" w:styleId="e04d0ff6">
    <w:name w:val="引文目录1e04d0ff6e04d0ff6"/>
    <w:basedOn w:val="1ce62c1c"/>
    <w:next w:val="0"/>
    <w:pPr>
      <w:ind w:leftChars="200" w:left="200"/>
    </w:pPr>
  </w:style>
  <w:style xmlns:r="http://schemas.openxmlformats.org/officeDocument/2006/relationships" w:type="paragraph" w:styleId="e8b0e9d2">
    <w:name w:val="toc 5e8b0e9d2e8b0e9d2"/>
    <w:basedOn w:val="1ce62c1c"/>
    <w:next w:val="0"/>
    <w:pPr>
      <w:ind w:left="1680"/>
    </w:pPr>
  </w:style>
  <w:style xmlns:r="http://schemas.openxmlformats.org/officeDocument/2006/relationships" w:type="paragraph" w:styleId="58a0ed6a">
    <w:name w:val="toc 358a0ed6a58a0ed6a"/>
    <w:basedOn w:val="1ce62c1c"/>
    <w:next w:val="0"/>
    <w:pPr>
      <w:ind w:left="840"/>
    </w:pPr>
  </w:style>
  <w:style xmlns:r="http://schemas.openxmlformats.org/officeDocument/2006/relationships" w:type="paragraph" w:styleId="676d99a0">
    <w:name w:val="footer676d99a0676d99a0"/>
    <w:basedOn w:val="1ce62c1c"/>
    <w:pPr>
      <w:tabs>
        <w:tab w:val="center" w:pos="4153"/>
        <w:tab w:val="right" w:pos="8307"/>
      </w:tabs>
      <w:adjustRightInd/>
      <w:snapToGrid w:val="0"/>
      <w:contextualSpacing w:val="0"/>
      <w:jc w:val="left"/>
    </w:pPr>
    <w:rPr>
      <w:sz w:val="18"/>
    </w:rPr>
  </w:style>
  <w:style xmlns:r="http://schemas.openxmlformats.org/officeDocument/2006/relationships" w:type="paragraph" w:styleId="793ca851">
    <w:name w:val="header793ca851793ca851"/>
    <w:basedOn w:val="1ce62c1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4dc04ca">
    <w:name w:val="toc 114dc04ca14dc04ca"/>
    <w:basedOn w:val="1ce62c1c"/>
    <w:next w:val="0"/>
  </w:style>
  <w:style xmlns:r="http://schemas.openxmlformats.org/officeDocument/2006/relationships" w:type="paragraph" w:styleId="712f057b">
    <w:name w:val="toc 4712f057b712f057b"/>
    <w:basedOn w:val="1ce62c1c"/>
    <w:next w:val="0"/>
    <w:pPr>
      <w:ind w:left="1260"/>
    </w:pPr>
  </w:style>
  <w:style xmlns:r="http://schemas.openxmlformats.org/officeDocument/2006/relationships" w:type="paragraph" w:styleId="cc66c419">
    <w:name w:val="toc 2cc66c419cc66c419"/>
    <w:basedOn w:val="1ce62c1c"/>
    <w:next w:val="0"/>
    <w:pPr>
      <w:ind w:left="420"/>
    </w:pPr>
  </w:style>
  <w:style xmlns:r="http://schemas.openxmlformats.org/officeDocument/2006/relationships" w:type="paragraph" w:customStyle="1" w:styleId="97f4a110">
    <w:name w:val="列出段落197f4a11097f4a11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