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c04fa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c04faa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01bef3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01bef3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8645b7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ZZ700322500626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A份额：Y60147</w:t>
            </w:r>
          </w:p>
          <w:p>
            <w:pPr>
              <w:pStyle w:val="null10"/>
              <w:spacing w:lineRule="exact" w:line="200"/>
            </w:pPr>
            <w:r>
              <w:rPr>
                <w:rFonts w:ascii="方正黑体_GBK" w:hAnsi="方正黑体_GBK" w:cs="宋体" w:eastAsia="方正黑体_GBK"/>
                <w:sz w:val="18"/>
                <w:szCs w:val="18"/>
              </w:rPr>
              <w:t>B份额：Y61147</w:t>
            </w:r>
          </w:p>
          <w:p>
            <w:pPr>
              <w:pStyle w:val="null10"/>
              <w:spacing w:lineRule="exact" w:line="200"/>
            </w:pPr>
            <w:r>
              <w:rPr>
                <w:rFonts w:ascii="方正黑体_GBK" w:hAnsi="方正黑体_GBK" w:cs="宋体" w:eastAsia="方正黑体_GBK"/>
                <w:sz w:val="18"/>
                <w:szCs w:val="18"/>
              </w:rPr>
              <w:t>C份额：Y62147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 老年客户专属)、江苏江都农村商业银行股份有限公司、江苏镇江农村商业银行股份有限公司( 20万元起购)、江苏如皋农村商业银行股份有限公司(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2025年12月03日 09:00—2025年12月09日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2027年12月29日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A份额：业绩比较基准为年化2.3%-2.5% 。</w:t>
            </w:r>
          </w:p>
          <w:p>
            <w:pPr>
              <w:pStyle w:val="null10"/>
              <w:spacing w:lineRule="exact" w:line="200"/>
            </w:pPr>
            <w:r>
              <w:rPr>
                <w:rFonts w:ascii="方正黑体_GBK" w:hAnsi="方正黑体_GBK" w:cs="宋体" w:eastAsia="方正黑体_GBK"/>
                <w:sz w:val="18"/>
                <w:szCs w:val="18"/>
              </w:rPr>
              <w:t>B份额：业绩比较基准为年化2.4%-2.6% 。</w:t>
            </w:r>
          </w:p>
          <w:p>
            <w:pPr>
              <w:pStyle w:val="null10"/>
              <w:spacing w:lineRule="exact" w:line="200"/>
            </w:pPr>
            <w:r>
              <w:rPr>
                <w:rFonts w:ascii="方正黑体_GBK" w:hAnsi="方正黑体_GBK" w:cs="宋体" w:eastAsia="方正黑体_GBK"/>
                <w:sz w:val="18"/>
                <w:szCs w:val="18"/>
              </w:rPr>
              <w:t>C份额：业绩比较基准为年化2.5%-2.7%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01bef3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898e6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898e6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898e6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898e6b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898e6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898e6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898e6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898e6b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南银理财珠联璧合鑫逸稳两年147期封闭式公募人民币理财产品</w:t>
      </w:r>
      <w:r>
        <w:rPr>
          <w:rFonts w:ascii="方正黑体_GBK" w:eastAsia="方正黑体_GBK" w:hint="eastAsia" w:hAnsi="方正黑体_GBK"/>
          <w:vanish w:val="0"/>
          <w:color w:val="3D3D3D"/>
          <w:kern w:val="0"/>
          <w:sz w:val="15"/>
          <w:szCs w:val="15"/>
        </w:rPr>
        <w:t>。</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898e6b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898e6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898e6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898e6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bffa1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898e6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898e6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898e6b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bffa16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01bef31"/>
        <w:keepNext w:val="0"/>
        <w:keepLines w:val="0"/>
        <w:pageBreakBefore w:val="0"/>
        <w:widowControl/>
        <w:suppressLineNumbers w:val="0"/>
        <w:suppressAutoHyphens w:val="0"/>
        <w:spacing w:line="200" w:lineRule="exact"/>
        <w:ind w:firstLineChars="200" w:firstLine="300"/>
        <w:rPr>
          <w:rStyle w:val="bbffa16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01bef3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01bef3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01bef3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01bef3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01bef3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01bef3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01bef3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01bef3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c04faa8">
    <w:name w:val="Normal1c04faa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adb69b4">
    <w:name w:val="heading 13adb69b4"/>
    <w:basedOn w:val="1c04faa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8fecdeb">
    <w:name w:val="heading 2c8fecdeb"/>
    <w:basedOn w:val="1c04faa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9b2ec49">
    <w:name w:val="heading 3c9b2ec49"/>
    <w:basedOn w:val="1c04faa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6bd7de9">
    <w:name w:val="Default Paragraph Fontb6bd7de9"/>
  </w:style>
  <w:style xmlns:r="http://schemas.openxmlformats.org/officeDocument/2006/relationships" w:type="paragraph" w:styleId="13b99458">
    <w:name w:val="toc 113b99458"/>
    <w:basedOn w:val="1c04faa8"/>
    <w:autoRedefine/>
    <w:next w:val="0"/>
  </w:style>
  <w:style xmlns:r="http://schemas.openxmlformats.org/officeDocument/2006/relationships" w:type="paragraph" w:styleId="b5eceac7">
    <w:name w:val="toc 2b5eceac7"/>
    <w:basedOn w:val="1c04faa8"/>
    <w:autoRedefine/>
    <w:next w:val="0"/>
    <w:pPr>
      <w:ind w:left="420"/>
    </w:pPr>
  </w:style>
  <w:style xmlns:r="http://schemas.openxmlformats.org/officeDocument/2006/relationships" w:type="paragraph" w:styleId="20094eb9">
    <w:name w:val="toc 320094eb9"/>
    <w:basedOn w:val="1c04faa8"/>
    <w:autoRedefine/>
    <w:next w:val="0"/>
    <w:pPr>
      <w:ind w:left="840"/>
    </w:pPr>
  </w:style>
  <w:style xmlns:r="http://schemas.openxmlformats.org/officeDocument/2006/relationships" w:type="paragraph" w:styleId="c42e78a2">
    <w:name w:val="toc 4c42e78a2"/>
    <w:basedOn w:val="1c04faa8"/>
    <w:autoRedefine/>
    <w:next w:val="0"/>
    <w:pPr>
      <w:ind w:left="1260"/>
    </w:pPr>
  </w:style>
  <w:style xmlns:r="http://schemas.openxmlformats.org/officeDocument/2006/relationships" w:type="paragraph" w:styleId="83fdc441">
    <w:name w:val="toc 583fdc441"/>
    <w:basedOn w:val="1c04faa8"/>
    <w:autoRedefine/>
    <w:next w:val="0"/>
    <w:pPr>
      <w:ind w:left="1680"/>
    </w:pPr>
  </w:style>
  <w:style xmlns:r="http://schemas.openxmlformats.org/officeDocument/2006/relationships" w:type="paragraph" w:styleId="6c862287">
    <w:name w:val="header6c862287"/>
    <w:basedOn w:val="1c04faa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fd75fe">
    <w:name w:val="footerf0fd75fe"/>
    <w:basedOn w:val="1c04faa8"/>
    <w:pPr>
      <w:tabs>
        <w:tab w:val="center" w:pos="4153"/>
        <w:tab w:val="right" w:pos="8307"/>
      </w:tabs>
      <w:adjustRightInd/>
      <w:snapToGrid w:val="0"/>
      <w:contextualSpacing w:val="0"/>
      <w:jc w:val="left"/>
    </w:pPr>
    <w:rPr>
      <w:sz w:val="18"/>
    </w:rPr>
  </w:style>
  <w:style xmlns:r="http://schemas.openxmlformats.org/officeDocument/2006/relationships" w:type="character" w:styleId="230d3214">
    <w:name w:val="Strong230d321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01bef31">
    <w:name w:val="Normald01bef3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a887c90">
    <w:name w:val="heading 19a887c90"/>
    <w:basedOn w:val="d01bef3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6282917">
    <w:name w:val="heading 236282917"/>
    <w:basedOn w:val="d01bef3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a27f372">
    <w:name w:val="heading 35a27f372"/>
    <w:basedOn w:val="d01bef3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91d1fc1">
    <w:name w:val="Default Paragraph Fonta91d1fc1"/>
  </w:style>
  <w:style xmlns:r="http://schemas.openxmlformats.org/officeDocument/2006/relationships" w:type="paragraph" w:styleId="3810bd16">
    <w:name w:val="Normal Indent3810bd16"/>
    <w:basedOn w:val="d01bef31"/>
    <w:pPr>
      <w:ind w:firstLineChars="200" w:firstLine="200"/>
    </w:pPr>
  </w:style>
  <w:style xmlns:r="http://schemas.openxmlformats.org/officeDocument/2006/relationships" w:type="paragraph" w:styleId="5012d27e">
    <w:name w:val="toc 55012d27e"/>
    <w:basedOn w:val="d01bef31"/>
    <w:next w:val="0"/>
    <w:pPr>
      <w:ind w:left="1680"/>
    </w:pPr>
  </w:style>
  <w:style xmlns:r="http://schemas.openxmlformats.org/officeDocument/2006/relationships" w:type="paragraph" w:styleId="71c8f4ed">
    <w:name w:val="toc 371c8f4ed"/>
    <w:basedOn w:val="d01bef31"/>
    <w:next w:val="0"/>
    <w:pPr>
      <w:ind w:left="840"/>
    </w:pPr>
  </w:style>
  <w:style xmlns:r="http://schemas.openxmlformats.org/officeDocument/2006/relationships" w:type="paragraph" w:styleId="9b494dba">
    <w:name w:val="footer9b494dba"/>
    <w:basedOn w:val="d01bef31"/>
    <w:pPr>
      <w:tabs>
        <w:tab w:val="center" w:pos="4153"/>
        <w:tab w:val="right" w:pos="8307"/>
      </w:tabs>
      <w:adjustRightInd/>
      <w:snapToGrid w:val="0"/>
      <w:contextualSpacing w:val="0"/>
      <w:jc w:val="left"/>
    </w:pPr>
    <w:rPr>
      <w:sz w:val="18"/>
    </w:rPr>
  </w:style>
  <w:style xmlns:r="http://schemas.openxmlformats.org/officeDocument/2006/relationships" w:type="paragraph" w:styleId="b4b5f581">
    <w:name w:val="headerb4b5f581"/>
    <w:basedOn w:val="d01bef3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4b78c5">
    <w:name w:val="toc 1b54b78c5"/>
    <w:basedOn w:val="d01bef31"/>
    <w:next w:val="0"/>
  </w:style>
  <w:style xmlns:r="http://schemas.openxmlformats.org/officeDocument/2006/relationships" w:type="paragraph" w:styleId="275b2e3b">
    <w:name w:val="toc 4275b2e3b"/>
    <w:basedOn w:val="d01bef31"/>
    <w:next w:val="0"/>
    <w:pPr>
      <w:ind w:left="1260"/>
    </w:pPr>
  </w:style>
  <w:style xmlns:r="http://schemas.openxmlformats.org/officeDocument/2006/relationships" w:type="paragraph" w:styleId="b4547dbc">
    <w:name w:val="toc 2b4547dbc"/>
    <w:basedOn w:val="d01bef31"/>
    <w:next w:val="0"/>
    <w:pPr>
      <w:ind w:left="420"/>
    </w:pPr>
  </w:style>
  <w:style xmlns:r="http://schemas.openxmlformats.org/officeDocument/2006/relationships" w:type="paragraph" w:styleId="38645b7e">
    <w:name w:val="Normal (Web)38645b7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898e6bc">
    <w:name w:val="Normalc898e6bcc898e6b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a437be1">
    <w:name w:val="heading 16a437be16a437be1"/>
    <w:basedOn w:val="c898e6b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0d8859">
    <w:name w:val="heading 2950d8859950d8859"/>
    <w:basedOn w:val="c898e6b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258ff1c">
    <w:name w:val="heading 39258ff1c9258ff1c"/>
    <w:basedOn w:val="c898e6b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fac9e23">
    <w:name w:val="Default Paragraph Font0fac9e230fac9e23"/>
  </w:style>
  <w:style xmlns:r="http://schemas.openxmlformats.org/officeDocument/2006/relationships" w:type="paragraph" w:customStyle="1" w:styleId="9991d467">
    <w:name w:val="引文目录19991d4679991d467"/>
    <w:basedOn w:val="c898e6bc"/>
    <w:next w:val="0"/>
    <w:pPr>
      <w:ind w:leftChars="200" w:left="200"/>
    </w:pPr>
  </w:style>
  <w:style xmlns:r="http://schemas.openxmlformats.org/officeDocument/2006/relationships" w:type="paragraph" w:styleId="ad91328f">
    <w:name w:val="toc 5ad91328fad91328f"/>
    <w:basedOn w:val="c898e6bc"/>
    <w:next w:val="0"/>
    <w:pPr>
      <w:ind w:left="1680"/>
    </w:pPr>
  </w:style>
  <w:style xmlns:r="http://schemas.openxmlformats.org/officeDocument/2006/relationships" w:type="paragraph" w:styleId="5e51351a">
    <w:name w:val="toc 35e51351a5e51351a"/>
    <w:basedOn w:val="c898e6bc"/>
    <w:next w:val="0"/>
    <w:pPr>
      <w:ind w:left="840"/>
    </w:pPr>
  </w:style>
  <w:style xmlns:r="http://schemas.openxmlformats.org/officeDocument/2006/relationships" w:type="paragraph" w:styleId="e55cff70">
    <w:name w:val="footere55cff70e55cff70"/>
    <w:basedOn w:val="c898e6bc"/>
    <w:pPr>
      <w:tabs>
        <w:tab w:val="center" w:pos="4153"/>
        <w:tab w:val="right" w:pos="8307"/>
      </w:tabs>
      <w:adjustRightInd/>
      <w:snapToGrid w:val="0"/>
      <w:contextualSpacing w:val="0"/>
      <w:jc w:val="left"/>
    </w:pPr>
    <w:rPr>
      <w:sz w:val="18"/>
    </w:rPr>
  </w:style>
  <w:style xmlns:r="http://schemas.openxmlformats.org/officeDocument/2006/relationships" w:type="paragraph" w:styleId="856f3bbd">
    <w:name w:val="header856f3bbd856f3bbd"/>
    <w:basedOn w:val="c898e6b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752a3f7">
    <w:name w:val="toc 15752a3f75752a3f7"/>
    <w:basedOn w:val="c898e6bc"/>
    <w:next w:val="0"/>
  </w:style>
  <w:style xmlns:r="http://schemas.openxmlformats.org/officeDocument/2006/relationships" w:type="paragraph" w:styleId="3d82bdca">
    <w:name w:val="toc 43d82bdca3d82bdca"/>
    <w:basedOn w:val="c898e6bc"/>
    <w:next w:val="0"/>
    <w:pPr>
      <w:ind w:left="1260"/>
    </w:pPr>
  </w:style>
  <w:style xmlns:r="http://schemas.openxmlformats.org/officeDocument/2006/relationships" w:type="paragraph" w:styleId="51845258">
    <w:name w:val="toc 25184525851845258"/>
    <w:basedOn w:val="c898e6bc"/>
    <w:next w:val="0"/>
    <w:pPr>
      <w:ind w:left="420"/>
    </w:pPr>
  </w:style>
  <w:style xmlns:r="http://schemas.openxmlformats.org/officeDocument/2006/relationships" w:type="paragraph" w:customStyle="1" w:styleId="bbffa16b">
    <w:name w:val="列出段落1bbffa16bbbffa16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