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e4c32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e4c32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e4c32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4c32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4c32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4c32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4c32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4c32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4c32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4c32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4c325c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9da23eb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9da23eb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ba36624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南银理财珠联璧合鑫逸稳一年247期封闭式公募人民币理财产品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ZZ700322500570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Z7003225000375(投资者可依据该编码在中国理财网www.chinawealth.com.cn查询理财产品相关信息）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A份额：Y30247</w:t>
            </w:r>
          </w:p>
          <w:p>
            <w:pPr>
              <w:pStyle w:val="null10"/>
              <w:spacing w:lineRule="exact" w:line="200"/>
            </w:pPr>
            <w:r>
              <w:rPr>
                <w:rFonts w:ascii="方正黑体_GBK" w:hAnsi="方正黑体_GBK" w:cs="宋体" w:eastAsia="方正黑体_GBK"/>
                <w:sz w:val="18"/>
                <w:szCs w:val="18"/>
              </w:rPr>
              <w:t>B份额：Y31247</w:t>
            </w:r>
          </w:p>
          <w:p>
            <w:pPr>
              <w:pStyle w:val="null10"/>
              <w:spacing w:lineRule="exact" w:line="200"/>
            </w:pPr>
            <w:r>
              <w:rPr>
                <w:rFonts w:ascii="方正黑体_GBK" w:hAnsi="方正黑体_GBK" w:cs="宋体" w:eastAsia="方正黑体_GBK"/>
                <w:sz w:val="18"/>
                <w:szCs w:val="18"/>
              </w:rPr>
              <w:t>C份额：Y32247</w:t>
            </w:r>
          </w:p>
          <w:p>
            <w:pPr>
              <w:pStyle w:val="null10"/>
              <w:spacing w:lineRule="exact" w:line="200"/>
            </w:pPr>
            <w:r>
              <w:rPr>
                <w:rFonts w:ascii="方正黑体_GBK" w:hAnsi="方正黑体_GBK" w:cs="宋体" w:eastAsia="方正黑体_GBK"/>
                <w:sz w:val="18"/>
                <w:szCs w:val="18"/>
              </w:rPr>
              <w:t>D份额：Y33247</w:t>
            </w:r>
          </w:p>
          <w:p>
            <w:pPr>
              <w:pStyle w:val="null10"/>
              <w:spacing w:lineRule="exact" w:line="200"/>
            </w:pPr>
            <w:r>
              <w:rPr>
                <w:rFonts w:ascii="方正黑体_GBK" w:hAnsi="方正黑体_GBK" w:cs="宋体" w:eastAsia="方正黑体_GBK"/>
                <w:sz w:val="18"/>
                <w:szCs w:val="18"/>
              </w:rPr>
              <w:t>F份额：Y35247</w:t>
            </w:r>
          </w:p>
          <w:p>
            <w:pPr>
              <w:pStyle w:val="null10"/>
              <w:spacing w:lineRule="exact" w:line="200"/>
            </w:pPr>
            <w:r>
              <w:rPr>
                <w:rFonts w:ascii="方正黑体_GBK" w:hAnsi="方正黑体_GBK" w:cs="宋体" w:eastAsia="方正黑体_GBK"/>
                <w:sz w:val="18"/>
                <w:szCs w:val="18"/>
              </w:rPr>
              <w:t>G份额：Y36247</w:t>
            </w:r>
          </w:p>
          <w:p>
            <w:pPr>
              <w:pStyle w:val="null10"/>
              <w:spacing w:lineRule="exact" w:line="200"/>
            </w:pPr>
            <w:r>
              <w:rPr>
                <w:rFonts w:ascii="方正黑体_GBK" w:hAnsi="方正黑体_GBK" w:cs="宋体" w:eastAsia="方正黑体_GBK"/>
                <w:sz w:val="18"/>
                <w:szCs w:val="18"/>
              </w:rPr>
              <w:t>K份额：YA30247</w:t>
            </w:r>
          </w:p>
          <w:p>
            <w:pPr>
              <w:pStyle w:val="null10"/>
              <w:spacing w:lineRule="exact" w:line="200"/>
            </w:pPr>
            <w:r>
              <w:rPr>
                <w:rFonts w:ascii="方正黑体_GBK" w:hAnsi="方正黑体_GBK" w:cs="宋体" w:eastAsia="方正黑体_GBK"/>
                <w:sz w:val="18"/>
                <w:szCs w:val="18"/>
              </w:rPr>
              <w:t>L份额：YB30247</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除B、C、D、F、G、K、L份额以外的所有客户（详见“销售机构”条款）。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大众客户)、秦皇岛银行股份有限公司、潍坊银行股份有限公司( 财富客户)、齐鲁银行股份有限公司( 政务服务中心支行开业专享)、甘肃银行股份有限公司、天津农村商业银行股份有限公司( 滨海分行专属)、兰州银行股份有限公司、江苏南通农村商业银行股份有限公司( 代发客户)、江苏江都农村商业银行股份有限公司、江苏淮安农村商业银行股份有限公司(财富客户)、江苏镇江农村商业银行股份有限公司( 20万元起购)、江苏如皋农村商业银行股份有限公司(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C份额：徽商银行股份有限公司(南京分行专属、马鞍山分行教师专属理财)、杭州银行股份有限公司( 私行客户)、烟台银行股份有限公司、嘉兴银行股份有限公司(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山西银行股份有限公司( 50万元以上)、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L份额：南京银行股份有限公司、江苏张家港农村商业银行股份有限公司( 特定客户)、江苏常熟农村商业银行股份有限公司( 专属特定客群)、苏州银行股份有限公司( 特邀客群)、天津农村商业银行股份有限公司(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2025年11月05日 09:00—2025年11月11日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2025年11月12日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2025年11月12日—实际到期日（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2026年12月16日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A份额：业绩比较基准为年化2.15%-2.4% 。</w:t>
            </w:r>
          </w:p>
          <w:p>
            <w:pPr>
              <w:pStyle w:val="null10"/>
              <w:spacing w:lineRule="exact" w:line="200"/>
            </w:pPr>
            <w:r>
              <w:rPr>
                <w:rFonts w:ascii="方正黑体_GBK" w:hAnsi="方正黑体_GBK" w:cs="宋体" w:eastAsia="方正黑体_GBK"/>
                <w:sz w:val="18"/>
                <w:szCs w:val="18"/>
              </w:rPr>
              <w:t>B份额：业绩比较基准为年化2.25%-2.5% 。</w:t>
            </w:r>
          </w:p>
          <w:p>
            <w:pPr>
              <w:pStyle w:val="null10"/>
              <w:spacing w:lineRule="exact" w:line="200"/>
            </w:pPr>
            <w:r>
              <w:rPr>
                <w:rFonts w:ascii="方正黑体_GBK" w:hAnsi="方正黑体_GBK" w:cs="宋体" w:eastAsia="方正黑体_GBK"/>
                <w:sz w:val="18"/>
                <w:szCs w:val="18"/>
              </w:rPr>
              <w:t>C份额：业绩比较基准为年化2.35%-2.6% 。</w:t>
            </w:r>
          </w:p>
          <w:p>
            <w:pPr>
              <w:pStyle w:val="null10"/>
              <w:spacing w:lineRule="exact" w:line="200"/>
            </w:pPr>
            <w:r>
              <w:rPr>
                <w:rFonts w:ascii="方正黑体_GBK" w:hAnsi="方正黑体_GBK" w:cs="宋体" w:eastAsia="方正黑体_GBK"/>
                <w:sz w:val="18"/>
                <w:szCs w:val="18"/>
              </w:rPr>
              <w:t>D份额：业绩比较基准为年化2.45%-2.7% 。</w:t>
            </w:r>
          </w:p>
          <w:p>
            <w:pPr>
              <w:pStyle w:val="null10"/>
              <w:spacing w:lineRule="exact" w:line="200"/>
            </w:pPr>
            <w:r>
              <w:rPr>
                <w:rFonts w:ascii="方正黑体_GBK" w:hAnsi="方正黑体_GBK" w:cs="宋体" w:eastAsia="方正黑体_GBK"/>
                <w:sz w:val="18"/>
                <w:szCs w:val="18"/>
              </w:rPr>
              <w:t>F份额：业绩比较基准为年化2.2%-2.45% 。</w:t>
            </w:r>
          </w:p>
          <w:p>
            <w:pPr>
              <w:pStyle w:val="null10"/>
              <w:spacing w:lineRule="exact" w:line="200"/>
            </w:pPr>
            <w:r>
              <w:rPr>
                <w:rFonts w:ascii="方正黑体_GBK" w:hAnsi="方正黑体_GBK" w:cs="宋体" w:eastAsia="方正黑体_GBK"/>
                <w:sz w:val="18"/>
                <w:szCs w:val="18"/>
              </w:rPr>
              <w:t>G份额：业绩比较基准为年化2.25%-2.5% 。</w:t>
            </w:r>
          </w:p>
          <w:p>
            <w:pPr>
              <w:pStyle w:val="null10"/>
              <w:spacing w:lineRule="exact" w:line="200"/>
            </w:pPr>
            <w:r>
              <w:rPr>
                <w:rFonts w:ascii="方正黑体_GBK" w:hAnsi="方正黑体_GBK" w:cs="宋体" w:eastAsia="方正黑体_GBK"/>
                <w:sz w:val="18"/>
                <w:szCs w:val="18"/>
              </w:rPr>
              <w:t>K份额：业绩比较基准为年化2.3%-2.55% 。</w:t>
            </w:r>
          </w:p>
          <w:p>
            <w:pPr>
              <w:pStyle w:val="null10"/>
              <w:spacing w:lineRule="exact" w:line="200"/>
            </w:pPr>
            <w:r>
              <w:rPr>
                <w:rFonts w:ascii="方正黑体_GBK" w:hAnsi="方正黑体_GBK" w:cs="宋体" w:eastAsia="方正黑体_GBK"/>
                <w:sz w:val="18"/>
                <w:szCs w:val="18"/>
              </w:rPr>
              <w:t>L份额：业绩比较基准为年化2.4%-2.65%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F份额：固定管理费年化0.1%</w:t>
            </w:r>
          </w:p>
          <w:p>
            <w:pPr>
              <w:pStyle w:val="null10"/>
              <w:spacing w:lineRule="exact" w:line="200"/>
            </w:pPr>
            <w:r>
              <w:rPr>
                <w:rFonts w:ascii="方正黑体_GBK" w:hAnsi="方正黑体_GBK" w:cs="宋体" w:eastAsia="方正黑体_GBK"/>
                <w:sz w:val="18"/>
                <w:b/>
                <w:szCs w:val="18"/>
              </w:rPr>
              <w:t>G份额：固定管理费年化0.1%</w:t>
            </w:r>
          </w:p>
          <w:p>
            <w:pPr>
              <w:pStyle w:val="null10"/>
              <w:spacing w:lineRule="exact" w:line="200"/>
            </w:pPr>
            <w:r>
              <w:rPr>
                <w:rFonts w:ascii="方正黑体_GBK" w:hAnsi="方正黑体_GBK" w:cs="宋体" w:eastAsia="方正黑体_GBK"/>
                <w:sz w:val="18"/>
                <w:b/>
                <w:szCs w:val="18"/>
              </w:rPr>
              <w:t>K份额：固定管理费年化0.1%</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2.15%（含）（年化，即产品该份额对应的业绩报酬计提基准）至2.4%（不含）之间的部分，管理人将按超过2.15%部分的50%收取业绩报酬；在2.4%（含）（年化，即产品该份额对应的业绩报酬计提基准）以上的部分，管理人将按超过2.4%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2.2%（含）（年化，即产品该份额对应的业绩报酬计提基准）至2.45%（不含）之间的部分，管理人将按超过2.2%部分的50%收取业绩报酬；在2.45%（含）（年化，即产品该份额对应的业绩报酬计提基准）以上的部分，管理人将按超过2.45%部分的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在2.3%（含）（年化，即产品该份额对应的业绩报酬计提基准）至2.55%（不含）之间的部分，管理人将按超过2.3%部分的50%收取业绩报酬；在2.55%（含）（年化，即产品该份额对应的业绩报酬计提基准）以上的部分，管理人将按超过2.55%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9da23eb9"/>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f42a7b4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f42a7b4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f42a7b4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f42a7b4f"/>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f42a7b4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f42a7b4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f42a7b4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f42a7b4f"/>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南银理财珠联璧合鑫逸稳一年247期封闭式公募人民币理财产品</w:t>
      </w:r>
      <w:r>
        <w:rPr>
          <w:rFonts w:ascii="方正黑体_GBK" w:eastAsia="方正黑体_GBK" w:hint="eastAsia" w:hAnsi="方正黑体_GBK"/>
          <w:vanish w:val="0"/>
          <w:color w:val="3D3D3D"/>
          <w:kern w:val="0"/>
          <w:sz w:val="15"/>
          <w:szCs w:val="15"/>
        </w:rPr>
        <w:t>。</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f42a7b4f"/>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f42a7b4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f42a7b4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f42a7b4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31bc259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31bc259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31bc259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31bc259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31bc259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31bc259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f42a7b4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f42a7b4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f42a7b4f"/>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31bc259c"/>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9da23eb9"/>
        <w:keepNext w:val="0"/>
        <w:keepLines w:val="0"/>
        <w:pageBreakBefore w:val="0"/>
        <w:widowControl/>
        <w:suppressLineNumbers w:val="0"/>
        <w:suppressAutoHyphens w:val="0"/>
        <w:spacing w:line="200" w:lineRule="exact"/>
        <w:ind w:firstLineChars="200" w:firstLine="300"/>
        <w:rPr>
          <w:rStyle w:val="31bc259c"/>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9da23eb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9da23eb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9da23e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9da23e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9da23e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9da23e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9da23e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9da23e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9da23e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9da23e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9da23e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9da23eb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9da23eb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9da23eb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9da23e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9da23eb9"/>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2"/>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4c325cf">
    <w:name w:val="Normale4c325c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761eece">
    <w:name w:val="heading 12761eece"/>
    <w:basedOn w:val="e4c325c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8c09758">
    <w:name w:val="heading 278c09758"/>
    <w:basedOn w:val="e4c325c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ac29b69">
    <w:name w:val="heading 35ac29b69"/>
    <w:basedOn w:val="e4c325c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3d5d01d">
    <w:name w:val="Default Paragraph Font73d5d01d"/>
  </w:style>
  <w:style xmlns:r="http://schemas.openxmlformats.org/officeDocument/2006/relationships" w:type="paragraph" w:styleId="758d72df">
    <w:name w:val="toc 1758d72df"/>
    <w:basedOn w:val="e4c325cf"/>
    <w:autoRedefine/>
    <w:next w:val="0"/>
  </w:style>
  <w:style xmlns:r="http://schemas.openxmlformats.org/officeDocument/2006/relationships" w:type="paragraph" w:styleId="59cd8e96">
    <w:name w:val="toc 259cd8e96"/>
    <w:basedOn w:val="e4c325cf"/>
    <w:autoRedefine/>
    <w:next w:val="0"/>
    <w:pPr>
      <w:ind w:left="420"/>
    </w:pPr>
  </w:style>
  <w:style xmlns:r="http://schemas.openxmlformats.org/officeDocument/2006/relationships" w:type="paragraph" w:styleId="bf76737d">
    <w:name w:val="toc 3bf76737d"/>
    <w:basedOn w:val="e4c325cf"/>
    <w:autoRedefine/>
    <w:next w:val="0"/>
    <w:pPr>
      <w:ind w:left="840"/>
    </w:pPr>
  </w:style>
  <w:style xmlns:r="http://schemas.openxmlformats.org/officeDocument/2006/relationships" w:type="paragraph" w:styleId="d9a0779d">
    <w:name w:val="toc 4d9a0779d"/>
    <w:basedOn w:val="e4c325cf"/>
    <w:autoRedefine/>
    <w:next w:val="0"/>
    <w:pPr>
      <w:ind w:left="1260"/>
    </w:pPr>
  </w:style>
  <w:style xmlns:r="http://schemas.openxmlformats.org/officeDocument/2006/relationships" w:type="paragraph" w:styleId="f82ad485">
    <w:name w:val="toc 5f82ad485"/>
    <w:basedOn w:val="e4c325cf"/>
    <w:autoRedefine/>
    <w:next w:val="0"/>
    <w:pPr>
      <w:ind w:left="1680"/>
    </w:pPr>
  </w:style>
  <w:style xmlns:r="http://schemas.openxmlformats.org/officeDocument/2006/relationships" w:type="paragraph" w:styleId="83ce39fa">
    <w:name w:val="header83ce39fa"/>
    <w:basedOn w:val="e4c325c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9b19aff">
    <w:name w:val="footer89b19aff"/>
    <w:basedOn w:val="e4c325cf"/>
    <w:pPr>
      <w:tabs>
        <w:tab w:val="center" w:pos="4153"/>
        <w:tab w:val="right" w:pos="8307"/>
      </w:tabs>
      <w:adjustRightInd/>
      <w:snapToGrid w:val="0"/>
      <w:contextualSpacing w:val="0"/>
      <w:jc w:val="left"/>
    </w:pPr>
    <w:rPr>
      <w:sz w:val="18"/>
    </w:rPr>
  </w:style>
  <w:style xmlns:r="http://schemas.openxmlformats.org/officeDocument/2006/relationships" w:type="character" w:styleId="46c7fd02">
    <w:name w:val="Strong46c7fd02"/>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da23eb9">
    <w:name w:val="Normal9da23eb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743d62ec">
    <w:name w:val="heading 1743d62ec"/>
    <w:basedOn w:val="9da23eb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0ac5cf3">
    <w:name w:val="heading 270ac5cf3"/>
    <w:basedOn w:val="9da23eb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7097303">
    <w:name w:val="heading 357097303"/>
    <w:basedOn w:val="9da23eb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e5298be">
    <w:name w:val="Default Paragraph Font7e5298be"/>
  </w:style>
  <w:style xmlns:r="http://schemas.openxmlformats.org/officeDocument/2006/relationships" w:type="paragraph" w:styleId="e902bc53">
    <w:name w:val="Normal Indente902bc53"/>
    <w:basedOn w:val="9da23eb9"/>
    <w:pPr>
      <w:ind w:firstLineChars="200" w:firstLine="200"/>
    </w:pPr>
  </w:style>
  <w:style xmlns:r="http://schemas.openxmlformats.org/officeDocument/2006/relationships" w:type="paragraph" w:styleId="9495430f">
    <w:name w:val="toc 59495430f"/>
    <w:basedOn w:val="9da23eb9"/>
    <w:next w:val="0"/>
    <w:pPr>
      <w:ind w:left="1680"/>
    </w:pPr>
  </w:style>
  <w:style xmlns:r="http://schemas.openxmlformats.org/officeDocument/2006/relationships" w:type="paragraph" w:styleId="6cbc6f21">
    <w:name w:val="toc 36cbc6f21"/>
    <w:basedOn w:val="9da23eb9"/>
    <w:next w:val="0"/>
    <w:pPr>
      <w:ind w:left="840"/>
    </w:pPr>
  </w:style>
  <w:style xmlns:r="http://schemas.openxmlformats.org/officeDocument/2006/relationships" w:type="paragraph" w:styleId="87948da3">
    <w:name w:val="footer87948da3"/>
    <w:basedOn w:val="9da23eb9"/>
    <w:pPr>
      <w:tabs>
        <w:tab w:val="center" w:pos="4153"/>
        <w:tab w:val="right" w:pos="8307"/>
      </w:tabs>
      <w:adjustRightInd/>
      <w:snapToGrid w:val="0"/>
      <w:contextualSpacing w:val="0"/>
      <w:jc w:val="left"/>
    </w:pPr>
    <w:rPr>
      <w:sz w:val="18"/>
    </w:rPr>
  </w:style>
  <w:style xmlns:r="http://schemas.openxmlformats.org/officeDocument/2006/relationships" w:type="paragraph" w:styleId="b9e2fe1d">
    <w:name w:val="headerb9e2fe1d"/>
    <w:basedOn w:val="9da23eb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cefae58">
    <w:name w:val="toc 12cefae58"/>
    <w:basedOn w:val="9da23eb9"/>
    <w:next w:val="0"/>
  </w:style>
  <w:style xmlns:r="http://schemas.openxmlformats.org/officeDocument/2006/relationships" w:type="paragraph" w:styleId="b0c259a0">
    <w:name w:val="toc 4b0c259a0"/>
    <w:basedOn w:val="9da23eb9"/>
    <w:next w:val="0"/>
    <w:pPr>
      <w:ind w:left="1260"/>
    </w:pPr>
  </w:style>
  <w:style xmlns:r="http://schemas.openxmlformats.org/officeDocument/2006/relationships" w:type="paragraph" w:styleId="9c2192c1">
    <w:name w:val="toc 29c2192c1"/>
    <w:basedOn w:val="9da23eb9"/>
    <w:next w:val="0"/>
    <w:pPr>
      <w:ind w:left="420"/>
    </w:pPr>
  </w:style>
  <w:style xmlns:r="http://schemas.openxmlformats.org/officeDocument/2006/relationships" w:type="paragraph" w:styleId="ba366249">
    <w:name w:val="Normal (Web)ba36624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42a7b4f">
    <w:name w:val="Normalf42a7b4ff42a7b4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51843cd">
    <w:name w:val="heading 1c51843cdc51843cd"/>
    <w:basedOn w:val="f42a7b4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61209a4">
    <w:name w:val="heading 2661209a4661209a4"/>
    <w:basedOn w:val="f42a7b4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5e65734">
    <w:name w:val="heading 3a5e65734a5e65734"/>
    <w:basedOn w:val="f42a7b4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be0626c">
    <w:name w:val="Default Paragraph Font1be0626c1be0626c"/>
  </w:style>
  <w:style xmlns:r="http://schemas.openxmlformats.org/officeDocument/2006/relationships" w:type="paragraph" w:customStyle="1" w:styleId="67dda8e0">
    <w:name w:val="引文目录167dda8e067dda8e0"/>
    <w:basedOn w:val="f42a7b4f"/>
    <w:next w:val="0"/>
    <w:pPr>
      <w:ind w:leftChars="200" w:left="200"/>
    </w:pPr>
  </w:style>
  <w:style xmlns:r="http://schemas.openxmlformats.org/officeDocument/2006/relationships" w:type="paragraph" w:styleId="aa13eed4">
    <w:name w:val="toc 5aa13eed4aa13eed4"/>
    <w:basedOn w:val="f42a7b4f"/>
    <w:next w:val="0"/>
    <w:pPr>
      <w:ind w:left="1680"/>
    </w:pPr>
  </w:style>
  <w:style xmlns:r="http://schemas.openxmlformats.org/officeDocument/2006/relationships" w:type="paragraph" w:styleId="eabd9062">
    <w:name w:val="toc 3eabd9062eabd9062"/>
    <w:basedOn w:val="f42a7b4f"/>
    <w:next w:val="0"/>
    <w:pPr>
      <w:ind w:left="840"/>
    </w:pPr>
  </w:style>
  <w:style xmlns:r="http://schemas.openxmlformats.org/officeDocument/2006/relationships" w:type="paragraph" w:styleId="e9541af3">
    <w:name w:val="footere9541af3e9541af3"/>
    <w:basedOn w:val="f42a7b4f"/>
    <w:pPr>
      <w:tabs>
        <w:tab w:val="center" w:pos="4153"/>
        <w:tab w:val="right" w:pos="8307"/>
      </w:tabs>
      <w:adjustRightInd/>
      <w:snapToGrid w:val="0"/>
      <w:contextualSpacing w:val="0"/>
      <w:jc w:val="left"/>
    </w:pPr>
    <w:rPr>
      <w:sz w:val="18"/>
    </w:rPr>
  </w:style>
  <w:style xmlns:r="http://schemas.openxmlformats.org/officeDocument/2006/relationships" w:type="paragraph" w:styleId="5ceaf702">
    <w:name w:val="header5ceaf7025ceaf702"/>
    <w:basedOn w:val="f42a7b4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801b2ea">
    <w:name w:val="toc 13801b2ea3801b2ea"/>
    <w:basedOn w:val="f42a7b4f"/>
    <w:next w:val="0"/>
  </w:style>
  <w:style xmlns:r="http://schemas.openxmlformats.org/officeDocument/2006/relationships" w:type="paragraph" w:styleId="2e249206">
    <w:name w:val="toc 42e2492062e249206"/>
    <w:basedOn w:val="f42a7b4f"/>
    <w:next w:val="0"/>
    <w:pPr>
      <w:ind w:left="1260"/>
    </w:pPr>
  </w:style>
  <w:style xmlns:r="http://schemas.openxmlformats.org/officeDocument/2006/relationships" w:type="paragraph" w:styleId="3a48c0b5">
    <w:name w:val="toc 23a48c0b53a48c0b5"/>
    <w:basedOn w:val="f42a7b4f"/>
    <w:next w:val="0"/>
    <w:pPr>
      <w:ind w:left="420"/>
    </w:pPr>
  </w:style>
  <w:style xmlns:r="http://schemas.openxmlformats.org/officeDocument/2006/relationships" w:type="paragraph" w:customStyle="1" w:styleId="31bc259c">
    <w:name w:val="列出段落131bc259c31bc259c"/>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