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2c7cdb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2c7cdb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a280c8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a280c8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f6295b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南银理财珠联璧合鑫逸稳两年114期封闭式公募人民币理财产品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ZZ700322500135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Z7003225000102(投资者可依据该编码在中国理财网www.chinawealth.com.cn查询理财产品相关信息）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A份额：Y60114</w:t>
            </w:r>
          </w:p>
          <w:p>
            <w:pPr>
              <w:pStyle w:val="null10"/>
              <w:spacing w:lineRule="exact" w:line="200"/>
            </w:pPr>
            <w:r>
              <w:rPr>
                <w:rFonts w:ascii="方正黑体_GBK" w:hAnsi="方正黑体_GBK" w:cs="宋体" w:eastAsia="方正黑体_GBK"/>
                <w:sz w:val="18"/>
                <w:szCs w:val="18"/>
              </w:rPr>
              <w:t>B份额：Y61114</w:t>
            </w:r>
          </w:p>
          <w:p>
            <w:pPr>
              <w:pStyle w:val="null10"/>
              <w:spacing w:lineRule="exact" w:line="200"/>
            </w:pPr>
            <w:r>
              <w:rPr>
                <w:rFonts w:ascii="方正黑体_GBK" w:hAnsi="方正黑体_GBK" w:cs="宋体" w:eastAsia="方正黑体_GBK"/>
                <w:sz w:val="18"/>
                <w:szCs w:val="18"/>
              </w:rPr>
              <w:t>C份额：Y62114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pPr>
              <w:pStyle w:val="null10"/>
              <w:spacing w:lineRule="exact" w:line="200"/>
            </w:pPr>
            <w:r>
              <w:rPr>
                <w:rFonts w:ascii="方正黑体_GBK" w:hAnsi="方正黑体_GBK" w:cs="宋体" w:eastAsia="方正黑体_GBK"/>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2027年05月12日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A份额：业绩比较基准为年化2.6%-3.1% 。</w:t>
            </w:r>
          </w:p>
          <w:p>
            <w:pPr>
              <w:pStyle w:val="null10"/>
              <w:spacing w:lineRule="exact" w:line="200"/>
            </w:pPr>
            <w:r>
              <w:rPr>
                <w:rFonts w:ascii="方正黑体_GBK" w:hAnsi="方正黑体_GBK" w:cs="宋体" w:eastAsia="方正黑体_GBK"/>
                <w:sz w:val="18"/>
                <w:szCs w:val="18"/>
              </w:rPr>
              <w:t>B份额：业绩比较基准为年化2.7%-3.2% 。</w:t>
            </w:r>
          </w:p>
          <w:p>
            <w:pPr>
              <w:pStyle w:val="null10"/>
              <w:spacing w:lineRule="exact" w:line="200"/>
            </w:pPr>
            <w:r>
              <w:rPr>
                <w:rFonts w:ascii="方正黑体_GBK" w:hAnsi="方正黑体_GBK" w:cs="宋体" w:eastAsia="方正黑体_GBK"/>
                <w:sz w:val="18"/>
                <w:szCs w:val="18"/>
              </w:rPr>
              <w:t>C份额：业绩比较基准为年化2.8%-3.3%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徽商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a280c8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1db0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1db0a1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1db0a1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1db0a1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1db0a1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1db0a1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1db0a1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1db0a1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南银理财珠联璧合鑫逸稳两年114期封闭式公募人民币理财产品</w:t>
      </w:r>
      <w:r>
        <w:rPr>
          <w:rFonts w:ascii="方正黑体_GBK" w:eastAsia="方正黑体_GBK" w:hint="eastAsia" w:hAnsi="方正黑体_GBK"/>
          <w:vanish w:val="0"/>
          <w:color w:val="3D3D3D"/>
          <w:kern w:val="0"/>
          <w:sz w:val="15"/>
          <w:szCs w:val="15"/>
        </w:rPr>
        <w:t>。</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1db0a1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1db0a1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1db0a1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1db0a1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29aa70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1db0a1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1db0a1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1db0a1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29aa70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a280c8e"/>
        <w:keepNext w:val="0"/>
        <w:keepLines w:val="0"/>
        <w:pageBreakBefore w:val="0"/>
        <w:widowControl/>
        <w:suppressLineNumbers w:val="0"/>
        <w:suppressAutoHyphens w:val="0"/>
        <w:spacing w:line="200" w:lineRule="exact"/>
        <w:ind w:firstLineChars="200" w:firstLine="300"/>
        <w:rPr>
          <w:rStyle w:val="829aa70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a280c8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a280c8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a280c8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a280c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a280c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a280c8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a280c8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a280c8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2c7cdb4">
    <w:name w:val="Normal12c7cdb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875acda">
    <w:name w:val="heading 19875acda"/>
    <w:basedOn w:val="12c7cdb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ca80632">
    <w:name w:val="heading 29ca80632"/>
    <w:basedOn w:val="12c7cdb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1b0b4cb">
    <w:name w:val="heading 311b0b4cb"/>
    <w:basedOn w:val="12c7cdb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0f92b22">
    <w:name w:val="Default Paragraph Fonte0f92b22"/>
  </w:style>
  <w:style xmlns:r="http://schemas.openxmlformats.org/officeDocument/2006/relationships" w:type="paragraph" w:styleId="48a59d6b">
    <w:name w:val="toc 148a59d6b"/>
    <w:basedOn w:val="12c7cdb4"/>
    <w:autoRedefine/>
    <w:next w:val="0"/>
  </w:style>
  <w:style xmlns:r="http://schemas.openxmlformats.org/officeDocument/2006/relationships" w:type="paragraph" w:styleId="f9c677ed">
    <w:name w:val="toc 2f9c677ed"/>
    <w:basedOn w:val="12c7cdb4"/>
    <w:autoRedefine/>
    <w:next w:val="0"/>
    <w:pPr>
      <w:ind w:left="420"/>
    </w:pPr>
  </w:style>
  <w:style xmlns:r="http://schemas.openxmlformats.org/officeDocument/2006/relationships" w:type="paragraph" w:styleId="9f225a7a">
    <w:name w:val="toc 39f225a7a"/>
    <w:basedOn w:val="12c7cdb4"/>
    <w:autoRedefine/>
    <w:next w:val="0"/>
    <w:pPr>
      <w:ind w:left="840"/>
    </w:pPr>
  </w:style>
  <w:style xmlns:r="http://schemas.openxmlformats.org/officeDocument/2006/relationships" w:type="paragraph" w:styleId="8260b623">
    <w:name w:val="toc 48260b623"/>
    <w:basedOn w:val="12c7cdb4"/>
    <w:autoRedefine/>
    <w:next w:val="0"/>
    <w:pPr>
      <w:ind w:left="1260"/>
    </w:pPr>
  </w:style>
  <w:style xmlns:r="http://schemas.openxmlformats.org/officeDocument/2006/relationships" w:type="paragraph" w:styleId="d8ea75f1">
    <w:name w:val="toc 5d8ea75f1"/>
    <w:basedOn w:val="12c7cdb4"/>
    <w:autoRedefine/>
    <w:next w:val="0"/>
    <w:pPr>
      <w:ind w:left="1680"/>
    </w:pPr>
  </w:style>
  <w:style xmlns:r="http://schemas.openxmlformats.org/officeDocument/2006/relationships" w:type="paragraph" w:styleId="e8ac4a67">
    <w:name w:val="headere8ac4a67"/>
    <w:basedOn w:val="12c7cdb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8139793">
    <w:name w:val="footer78139793"/>
    <w:basedOn w:val="12c7cdb4"/>
    <w:pPr>
      <w:tabs>
        <w:tab w:val="center" w:pos="4153"/>
        <w:tab w:val="right" w:pos="8307"/>
      </w:tabs>
      <w:adjustRightInd/>
      <w:snapToGrid w:val="0"/>
      <w:contextualSpacing w:val="0"/>
      <w:jc w:val="left"/>
    </w:pPr>
    <w:rPr>
      <w:sz w:val="18"/>
    </w:rPr>
  </w:style>
  <w:style xmlns:r="http://schemas.openxmlformats.org/officeDocument/2006/relationships" w:type="character" w:styleId="842f5402">
    <w:name w:val="Strong842f5402"/>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a280c8e">
    <w:name w:val="Normal6a280c8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28f632c">
    <w:name w:val="heading 1028f632c"/>
    <w:basedOn w:val="6a280c8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24fd079">
    <w:name w:val="heading 2024fd079"/>
    <w:basedOn w:val="6a280c8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555eba">
    <w:name w:val="heading 3aa555eba"/>
    <w:basedOn w:val="6a280c8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84cecc">
    <w:name w:val="Default Paragraph Fontc784cecc"/>
  </w:style>
  <w:style xmlns:r="http://schemas.openxmlformats.org/officeDocument/2006/relationships" w:type="paragraph" w:styleId="6e5e30b8">
    <w:name w:val="Normal Indent6e5e30b8"/>
    <w:basedOn w:val="6a280c8e"/>
    <w:pPr>
      <w:ind w:firstLineChars="200" w:firstLine="200"/>
    </w:pPr>
  </w:style>
  <w:style xmlns:r="http://schemas.openxmlformats.org/officeDocument/2006/relationships" w:type="paragraph" w:styleId="77cbcfd1">
    <w:name w:val="toc 577cbcfd1"/>
    <w:basedOn w:val="6a280c8e"/>
    <w:next w:val="0"/>
    <w:pPr>
      <w:ind w:left="1680"/>
    </w:pPr>
  </w:style>
  <w:style xmlns:r="http://schemas.openxmlformats.org/officeDocument/2006/relationships" w:type="paragraph" w:styleId="5b1b5386">
    <w:name w:val="toc 35b1b5386"/>
    <w:basedOn w:val="6a280c8e"/>
    <w:next w:val="0"/>
    <w:pPr>
      <w:ind w:left="840"/>
    </w:pPr>
  </w:style>
  <w:style xmlns:r="http://schemas.openxmlformats.org/officeDocument/2006/relationships" w:type="paragraph" w:styleId="d3dc4058">
    <w:name w:val="footerd3dc4058"/>
    <w:basedOn w:val="6a280c8e"/>
    <w:pPr>
      <w:tabs>
        <w:tab w:val="center" w:pos="4153"/>
        <w:tab w:val="right" w:pos="8307"/>
      </w:tabs>
      <w:adjustRightInd/>
      <w:snapToGrid w:val="0"/>
      <w:contextualSpacing w:val="0"/>
      <w:jc w:val="left"/>
    </w:pPr>
    <w:rPr>
      <w:sz w:val="18"/>
    </w:rPr>
  </w:style>
  <w:style xmlns:r="http://schemas.openxmlformats.org/officeDocument/2006/relationships" w:type="paragraph" w:styleId="c6b1dd6c">
    <w:name w:val="headerc6b1dd6c"/>
    <w:basedOn w:val="6a280c8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16bf612">
    <w:name w:val="toc 1016bf612"/>
    <w:basedOn w:val="6a280c8e"/>
    <w:next w:val="0"/>
  </w:style>
  <w:style xmlns:r="http://schemas.openxmlformats.org/officeDocument/2006/relationships" w:type="paragraph" w:styleId="9c064cfe">
    <w:name w:val="toc 49c064cfe"/>
    <w:basedOn w:val="6a280c8e"/>
    <w:next w:val="0"/>
    <w:pPr>
      <w:ind w:left="1260"/>
    </w:pPr>
  </w:style>
  <w:style xmlns:r="http://schemas.openxmlformats.org/officeDocument/2006/relationships" w:type="paragraph" w:styleId="730194c3">
    <w:name w:val="toc 2730194c3"/>
    <w:basedOn w:val="6a280c8e"/>
    <w:next w:val="0"/>
    <w:pPr>
      <w:ind w:left="420"/>
    </w:pPr>
  </w:style>
  <w:style xmlns:r="http://schemas.openxmlformats.org/officeDocument/2006/relationships" w:type="paragraph" w:styleId="8f6295bb">
    <w:name w:val="Normal (Web)8f6295b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1db0a1b">
    <w:name w:val="Normal91db0a1b91db0a1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efe280a">
    <w:name w:val="heading 1eefe280aeefe280a"/>
    <w:basedOn w:val="91db0a1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4ff4ca">
    <w:name w:val="heading 29b4ff4ca9b4ff4ca"/>
    <w:basedOn w:val="91db0a1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c7264db">
    <w:name w:val="heading 39c7264db9c7264db"/>
    <w:basedOn w:val="91db0a1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cea10b4">
    <w:name w:val="Default Paragraph Font2cea10b42cea10b4"/>
  </w:style>
  <w:style xmlns:r="http://schemas.openxmlformats.org/officeDocument/2006/relationships" w:type="paragraph" w:customStyle="1" w:styleId="14c7a2dd">
    <w:name w:val="引文目录114c7a2dd14c7a2dd"/>
    <w:basedOn w:val="91db0a1b"/>
    <w:next w:val="0"/>
    <w:pPr>
      <w:ind w:leftChars="200" w:left="200"/>
    </w:pPr>
  </w:style>
  <w:style xmlns:r="http://schemas.openxmlformats.org/officeDocument/2006/relationships" w:type="paragraph" w:styleId="691bd443">
    <w:name w:val="toc 5691bd443691bd443"/>
    <w:basedOn w:val="91db0a1b"/>
    <w:next w:val="0"/>
    <w:pPr>
      <w:ind w:left="1680"/>
    </w:pPr>
  </w:style>
  <w:style xmlns:r="http://schemas.openxmlformats.org/officeDocument/2006/relationships" w:type="paragraph" w:styleId="887c84d1">
    <w:name w:val="toc 3887c84d1887c84d1"/>
    <w:basedOn w:val="91db0a1b"/>
    <w:next w:val="0"/>
    <w:pPr>
      <w:ind w:left="840"/>
    </w:pPr>
  </w:style>
  <w:style xmlns:r="http://schemas.openxmlformats.org/officeDocument/2006/relationships" w:type="paragraph" w:styleId="3da6664e">
    <w:name w:val="footer3da6664e3da6664e"/>
    <w:basedOn w:val="91db0a1b"/>
    <w:pPr>
      <w:tabs>
        <w:tab w:val="center" w:pos="4153"/>
        <w:tab w:val="right" w:pos="8307"/>
      </w:tabs>
      <w:adjustRightInd/>
      <w:snapToGrid w:val="0"/>
      <w:contextualSpacing w:val="0"/>
      <w:jc w:val="left"/>
    </w:pPr>
    <w:rPr>
      <w:sz w:val="18"/>
    </w:rPr>
  </w:style>
  <w:style xmlns:r="http://schemas.openxmlformats.org/officeDocument/2006/relationships" w:type="paragraph" w:styleId="25c0c017">
    <w:name w:val="header25c0c01725c0c017"/>
    <w:basedOn w:val="91db0a1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febfcaf">
    <w:name w:val="toc 1dfebfcafdfebfcaf"/>
    <w:basedOn w:val="91db0a1b"/>
    <w:next w:val="0"/>
  </w:style>
  <w:style xmlns:r="http://schemas.openxmlformats.org/officeDocument/2006/relationships" w:type="paragraph" w:styleId="f7753eb2">
    <w:name w:val="toc 4f7753eb2f7753eb2"/>
    <w:basedOn w:val="91db0a1b"/>
    <w:next w:val="0"/>
    <w:pPr>
      <w:ind w:left="1260"/>
    </w:pPr>
  </w:style>
  <w:style xmlns:r="http://schemas.openxmlformats.org/officeDocument/2006/relationships" w:type="paragraph" w:styleId="0221a582">
    <w:name w:val="toc 20221a5820221a582"/>
    <w:basedOn w:val="91db0a1b"/>
    <w:next w:val="0"/>
    <w:pPr>
      <w:ind w:left="420"/>
    </w:pPr>
  </w:style>
  <w:style xmlns:r="http://schemas.openxmlformats.org/officeDocument/2006/relationships" w:type="paragraph" w:customStyle="1" w:styleId="829aa70a">
    <w:name w:val="列出段落1829aa70a829aa70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