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20a68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220a68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20a68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748天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20a68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20a68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20a68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20a68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20a68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20a68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20a68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20a681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410bc76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410bc76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0caaa2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南银理财珠联璧合鑫逸稳两年132期封闭式公募人民币理财产品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ZZ700322500431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Z7003225000291(投资者可依据该编码在中国理财网www.chinawealth.com.cn查询理财产品相关信息）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A份额：Y60132</w:t>
            </w:r>
          </w:p>
          <w:p>
            <w:pPr>
              <w:pStyle w:val="null10"/>
              <w:spacing w:lineRule="exact" w:line="200"/>
            </w:pPr>
            <w:r>
              <w:rPr>
                <w:rFonts w:ascii="方正黑体_GBK" w:hAnsi="方正黑体_GBK" w:cs="宋体" w:eastAsia="方正黑体_GBK"/>
                <w:sz w:val="18"/>
                <w:szCs w:val="18"/>
              </w:rPr>
              <w:t>B份额：Y61132</w:t>
            </w:r>
          </w:p>
          <w:p>
            <w:pPr>
              <w:pStyle w:val="null10"/>
              <w:spacing w:lineRule="exact" w:line="200"/>
            </w:pPr>
            <w:r>
              <w:rPr>
                <w:rFonts w:ascii="方正黑体_GBK" w:hAnsi="方正黑体_GBK" w:cs="宋体" w:eastAsia="方正黑体_GBK"/>
                <w:sz w:val="18"/>
                <w:szCs w:val="18"/>
              </w:rPr>
              <w:t>C份额：Y62132</w:t>
            </w:r>
          </w:p>
          <w:p>
            <w:pPr>
              <w:pStyle w:val="null10"/>
              <w:spacing w:lineRule="exact" w:line="200"/>
            </w:pPr>
            <w:r>
              <w:rPr>
                <w:rFonts w:ascii="方正黑体_GBK" w:hAnsi="方正黑体_GBK" w:cs="宋体" w:eastAsia="方正黑体_GBK"/>
                <w:sz w:val="18"/>
                <w:szCs w:val="18"/>
              </w:rPr>
              <w:t>K份额：YA60132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A份额：除B、C、K份额以外的所有客户（详见“销售机构”条款）。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大众客户)、温州银行股份有限公司、齐商银行股份有限公司、长沙银行股份有限公司、秦皇岛银行股份有限公司、齐鲁银行股份有限公司(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普通客户)、宁波通商银行股份有限公司、江苏大丰农村商业银行股份有限公司、江苏镇江农村商业银行股份有限公司( 20万元起购)、江苏如皋农村商业银行股份有限公司(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C份额：徽商银行股份有限公司、杭州银行股份有限公司( 私行客户)、云南红塔银行股份有限公司(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2025年08月20日 09:00—2025年08月26日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2025年08月27日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2025年08月27日—实际到期日（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748天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2027年09月14日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A份额：业绩比较基准为2.65%(年化)。</w:t>
            </w:r>
          </w:p>
          <w:p>
            <w:pPr>
              <w:pStyle w:val="null10"/>
              <w:spacing w:lineRule="exact" w:line="200"/>
            </w:pPr>
            <w:r>
              <w:rPr>
                <w:rFonts w:ascii="方正黑体_GBK" w:hAnsi="方正黑体_GBK" w:cs="宋体" w:eastAsia="方正黑体_GBK"/>
                <w:sz w:val="18"/>
                <w:szCs w:val="18"/>
              </w:rPr>
              <w:t>B份额：业绩比较基准为2.75%(年化)。</w:t>
            </w:r>
          </w:p>
          <w:p>
            <w:pPr>
              <w:pStyle w:val="null10"/>
              <w:spacing w:lineRule="exact" w:line="200"/>
            </w:pPr>
            <w:r>
              <w:rPr>
                <w:rFonts w:ascii="方正黑体_GBK" w:hAnsi="方正黑体_GBK" w:cs="宋体" w:eastAsia="方正黑体_GBK"/>
                <w:sz w:val="18"/>
                <w:szCs w:val="18"/>
              </w:rPr>
              <w:t>C份额：业绩比较基准为2.85%(年化)。</w:t>
            </w:r>
          </w:p>
          <w:p>
            <w:pPr>
              <w:pStyle w:val="null10"/>
              <w:spacing w:lineRule="exact" w:line="200"/>
            </w:pPr>
            <w:r>
              <w:rPr>
                <w:rFonts w:ascii="方正黑体_GBK" w:hAnsi="方正黑体_GBK" w:cs="宋体" w:eastAsia="方正黑体_GBK"/>
                <w:sz w:val="18"/>
                <w:szCs w:val="18"/>
              </w:rPr>
              <w:t>K份额：业绩比较基准为2.8%(年化)。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K份额：固定管理费年化0.15%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410bc76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47c4b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47c4b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47c4bc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47c4bc9"/>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47c4bc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47c4bc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47c4bc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47c4bc9"/>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南银理财珠联璧合鑫逸稳两年132期封闭式公募人民币理财产品</w:t>
      </w:r>
      <w:r>
        <w:rPr>
          <w:rFonts w:ascii="方正黑体_GBK" w:eastAsia="方正黑体_GBK" w:hint="eastAsia" w:hAnsi="方正黑体_GBK"/>
          <w:vanish w:val="0"/>
          <w:color w:val="3D3D3D"/>
          <w:kern w:val="0"/>
          <w:sz w:val="15"/>
          <w:szCs w:val="15"/>
        </w:rPr>
        <w:t>。</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47c4bc9"/>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47c4bc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47c4bc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47c4bc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a6bfd8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a6bfd8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a6bfd8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a6bfd8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a6bfd8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a6bfd8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47c4bc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47c4bc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47c4bc9"/>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a6bfd8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410bc766"/>
        <w:keepNext w:val="0"/>
        <w:keepLines w:val="0"/>
        <w:pageBreakBefore w:val="0"/>
        <w:widowControl/>
        <w:suppressLineNumbers w:val="0"/>
        <w:suppressAutoHyphens w:val="0"/>
        <w:spacing w:line="200" w:lineRule="exact"/>
        <w:ind w:firstLineChars="200" w:firstLine="300"/>
        <w:rPr>
          <w:rStyle w:val="6a6bfd8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410bc76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410bc76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410bc76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410bc76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410bc76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410bc76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410bc76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410bc76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410bc76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410bc76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410bc76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410bc76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410bc76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410bc76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410bc76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410bc76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20a6812">
    <w:name w:val="Normal220a681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309b037">
    <w:name w:val="heading 15309b037"/>
    <w:basedOn w:val="220a681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a652054">
    <w:name w:val="heading 2da652054"/>
    <w:basedOn w:val="220a681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21683c8">
    <w:name w:val="heading 3f21683c8"/>
    <w:basedOn w:val="220a681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56457aa">
    <w:name w:val="Default Paragraph Fonta56457aa"/>
  </w:style>
  <w:style xmlns:r="http://schemas.openxmlformats.org/officeDocument/2006/relationships" w:type="paragraph" w:styleId="85e9e24a">
    <w:name w:val="toc 185e9e24a"/>
    <w:basedOn w:val="220a6812"/>
    <w:autoRedefine/>
    <w:next w:val="0"/>
  </w:style>
  <w:style xmlns:r="http://schemas.openxmlformats.org/officeDocument/2006/relationships" w:type="paragraph" w:styleId="404b82d6">
    <w:name w:val="toc 2404b82d6"/>
    <w:basedOn w:val="220a6812"/>
    <w:autoRedefine/>
    <w:next w:val="0"/>
    <w:pPr>
      <w:ind w:left="420"/>
    </w:pPr>
  </w:style>
  <w:style xmlns:r="http://schemas.openxmlformats.org/officeDocument/2006/relationships" w:type="paragraph" w:styleId="f3f0f437">
    <w:name w:val="toc 3f3f0f437"/>
    <w:basedOn w:val="220a6812"/>
    <w:autoRedefine/>
    <w:next w:val="0"/>
    <w:pPr>
      <w:ind w:left="840"/>
    </w:pPr>
  </w:style>
  <w:style xmlns:r="http://schemas.openxmlformats.org/officeDocument/2006/relationships" w:type="paragraph" w:styleId="61c5ceeb">
    <w:name w:val="toc 461c5ceeb"/>
    <w:basedOn w:val="220a6812"/>
    <w:autoRedefine/>
    <w:next w:val="0"/>
    <w:pPr>
      <w:ind w:left="1260"/>
    </w:pPr>
  </w:style>
  <w:style xmlns:r="http://schemas.openxmlformats.org/officeDocument/2006/relationships" w:type="paragraph" w:styleId="c9f41e3b">
    <w:name w:val="toc 5c9f41e3b"/>
    <w:basedOn w:val="220a6812"/>
    <w:autoRedefine/>
    <w:next w:val="0"/>
    <w:pPr>
      <w:ind w:left="1680"/>
    </w:pPr>
  </w:style>
  <w:style xmlns:r="http://schemas.openxmlformats.org/officeDocument/2006/relationships" w:type="paragraph" w:styleId="424df28a">
    <w:name w:val="header424df28a"/>
    <w:basedOn w:val="220a681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c818be0">
    <w:name w:val="footer9c818be0"/>
    <w:basedOn w:val="220a6812"/>
    <w:pPr>
      <w:tabs>
        <w:tab w:val="center" w:pos="4153"/>
        <w:tab w:val="right" w:pos="8307"/>
      </w:tabs>
      <w:adjustRightInd/>
      <w:snapToGrid w:val="0"/>
      <w:contextualSpacing w:val="0"/>
      <w:jc w:val="left"/>
    </w:pPr>
    <w:rPr>
      <w:sz w:val="18"/>
    </w:rPr>
  </w:style>
  <w:style xmlns:r="http://schemas.openxmlformats.org/officeDocument/2006/relationships" w:type="character" w:styleId="fa530b78">
    <w:name w:val="Strongfa530b78"/>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10bc766">
    <w:name w:val="Normal410bc76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f86108a">
    <w:name w:val="heading 12f86108a"/>
    <w:basedOn w:val="410bc76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97ca554">
    <w:name w:val="heading 2297ca554"/>
    <w:basedOn w:val="410bc76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71762b0">
    <w:name w:val="heading 3b71762b0"/>
    <w:basedOn w:val="410bc76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b1a44e3">
    <w:name w:val="Default Paragraph Font5b1a44e3"/>
  </w:style>
  <w:style xmlns:r="http://schemas.openxmlformats.org/officeDocument/2006/relationships" w:type="paragraph" w:styleId="c89bcd37">
    <w:name w:val="Normal Indentc89bcd37"/>
    <w:basedOn w:val="410bc766"/>
    <w:pPr>
      <w:ind w:firstLineChars="200" w:firstLine="200"/>
    </w:pPr>
  </w:style>
  <w:style xmlns:r="http://schemas.openxmlformats.org/officeDocument/2006/relationships" w:type="paragraph" w:styleId="66bd002d">
    <w:name w:val="toc 566bd002d"/>
    <w:basedOn w:val="410bc766"/>
    <w:next w:val="0"/>
    <w:pPr>
      <w:ind w:left="1680"/>
    </w:pPr>
  </w:style>
  <w:style xmlns:r="http://schemas.openxmlformats.org/officeDocument/2006/relationships" w:type="paragraph" w:styleId="584ffaea">
    <w:name w:val="toc 3584ffaea"/>
    <w:basedOn w:val="410bc766"/>
    <w:next w:val="0"/>
    <w:pPr>
      <w:ind w:left="840"/>
    </w:pPr>
  </w:style>
  <w:style xmlns:r="http://schemas.openxmlformats.org/officeDocument/2006/relationships" w:type="paragraph" w:styleId="202f709a">
    <w:name w:val="footer202f709a"/>
    <w:basedOn w:val="410bc766"/>
    <w:pPr>
      <w:tabs>
        <w:tab w:val="center" w:pos="4153"/>
        <w:tab w:val="right" w:pos="8307"/>
      </w:tabs>
      <w:adjustRightInd/>
      <w:snapToGrid w:val="0"/>
      <w:contextualSpacing w:val="0"/>
      <w:jc w:val="left"/>
    </w:pPr>
    <w:rPr>
      <w:sz w:val="18"/>
    </w:rPr>
  </w:style>
  <w:style xmlns:r="http://schemas.openxmlformats.org/officeDocument/2006/relationships" w:type="paragraph" w:styleId="b36879cd">
    <w:name w:val="headerb36879cd"/>
    <w:basedOn w:val="410bc76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aebe145">
    <w:name w:val="toc 13aebe145"/>
    <w:basedOn w:val="410bc766"/>
    <w:next w:val="0"/>
  </w:style>
  <w:style xmlns:r="http://schemas.openxmlformats.org/officeDocument/2006/relationships" w:type="paragraph" w:styleId="25436009">
    <w:name w:val="toc 425436009"/>
    <w:basedOn w:val="410bc766"/>
    <w:next w:val="0"/>
    <w:pPr>
      <w:ind w:left="1260"/>
    </w:pPr>
  </w:style>
  <w:style xmlns:r="http://schemas.openxmlformats.org/officeDocument/2006/relationships" w:type="paragraph" w:styleId="819556b3">
    <w:name w:val="toc 2819556b3"/>
    <w:basedOn w:val="410bc766"/>
    <w:next w:val="0"/>
    <w:pPr>
      <w:ind w:left="420"/>
    </w:pPr>
  </w:style>
  <w:style xmlns:r="http://schemas.openxmlformats.org/officeDocument/2006/relationships" w:type="paragraph" w:styleId="90caaa29">
    <w:name w:val="Normal (Web)90caaa2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47c4bc9">
    <w:name w:val="Normal847c4bc9847c4bc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3c00b3a">
    <w:name w:val="heading 1d3c00b3ad3c00b3a"/>
    <w:basedOn w:val="847c4bc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5d74fd9">
    <w:name w:val="heading 2e5d74fd9e5d74fd9"/>
    <w:basedOn w:val="847c4bc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568623a">
    <w:name w:val="heading 36568623a6568623a"/>
    <w:basedOn w:val="847c4bc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e6b81aa">
    <w:name w:val="Default Paragraph Font1e6b81aa1e6b81aa"/>
  </w:style>
  <w:style xmlns:r="http://schemas.openxmlformats.org/officeDocument/2006/relationships" w:type="paragraph" w:customStyle="1" w:styleId="5cdcf36e">
    <w:name w:val="引文目录15cdcf36e5cdcf36e"/>
    <w:basedOn w:val="847c4bc9"/>
    <w:next w:val="0"/>
    <w:pPr>
      <w:ind w:leftChars="200" w:left="200"/>
    </w:pPr>
  </w:style>
  <w:style xmlns:r="http://schemas.openxmlformats.org/officeDocument/2006/relationships" w:type="paragraph" w:styleId="19cc68be">
    <w:name w:val="toc 519cc68be19cc68be"/>
    <w:basedOn w:val="847c4bc9"/>
    <w:next w:val="0"/>
    <w:pPr>
      <w:ind w:left="1680"/>
    </w:pPr>
  </w:style>
  <w:style xmlns:r="http://schemas.openxmlformats.org/officeDocument/2006/relationships" w:type="paragraph" w:styleId="677133b5">
    <w:name w:val="toc 3677133b5677133b5"/>
    <w:basedOn w:val="847c4bc9"/>
    <w:next w:val="0"/>
    <w:pPr>
      <w:ind w:left="840"/>
    </w:pPr>
  </w:style>
  <w:style xmlns:r="http://schemas.openxmlformats.org/officeDocument/2006/relationships" w:type="paragraph" w:styleId="53866300">
    <w:name w:val="footer5386630053866300"/>
    <w:basedOn w:val="847c4bc9"/>
    <w:pPr>
      <w:tabs>
        <w:tab w:val="center" w:pos="4153"/>
        <w:tab w:val="right" w:pos="8307"/>
      </w:tabs>
      <w:adjustRightInd/>
      <w:snapToGrid w:val="0"/>
      <w:contextualSpacing w:val="0"/>
      <w:jc w:val="left"/>
    </w:pPr>
    <w:rPr>
      <w:sz w:val="18"/>
    </w:rPr>
  </w:style>
  <w:style xmlns:r="http://schemas.openxmlformats.org/officeDocument/2006/relationships" w:type="paragraph" w:styleId="1533159e">
    <w:name w:val="header1533159e1533159e"/>
    <w:basedOn w:val="847c4bc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3ca670f">
    <w:name w:val="toc 183ca670f83ca670f"/>
    <w:basedOn w:val="847c4bc9"/>
    <w:next w:val="0"/>
  </w:style>
  <w:style xmlns:r="http://schemas.openxmlformats.org/officeDocument/2006/relationships" w:type="paragraph" w:styleId="05240cc5">
    <w:name w:val="toc 405240cc505240cc5"/>
    <w:basedOn w:val="847c4bc9"/>
    <w:next w:val="0"/>
    <w:pPr>
      <w:ind w:left="1260"/>
    </w:pPr>
  </w:style>
  <w:style xmlns:r="http://schemas.openxmlformats.org/officeDocument/2006/relationships" w:type="paragraph" w:styleId="bc3c5bf4">
    <w:name w:val="toc 2bc3c5bf4bc3c5bf4"/>
    <w:basedOn w:val="847c4bc9"/>
    <w:next w:val="0"/>
    <w:pPr>
      <w:ind w:left="420"/>
    </w:pPr>
  </w:style>
  <w:style xmlns:r="http://schemas.openxmlformats.org/officeDocument/2006/relationships" w:type="paragraph" w:customStyle="1" w:styleId="6a6bfd8c">
    <w:name w:val="列出段落16a6bfd8c6a6bfd8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