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04386e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04386e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1f6087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1f6087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64b16e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南银理财珠联璧合鑫逸稳半年125期封闭式公募人民币理财产品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ZZ700322500155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Z7003225000133(投资者可依据该编码在中国理财网www.chinawealth.com.cn查询理财产品相关信息）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A份额：Y70125</w:t>
            </w:r>
          </w:p>
          <w:p>
            <w:pPr>
              <w:pStyle w:val="null10"/>
              <w:spacing w:lineRule="exact" w:line="200"/>
            </w:pPr>
            <w:r>
              <w:rPr>
                <w:rFonts w:ascii="方正黑体_GBK" w:hAnsi="方正黑体_GBK" w:cs="宋体" w:eastAsia="方正黑体_GBK"/>
                <w:sz w:val="18"/>
                <w:szCs w:val="18"/>
              </w:rPr>
              <w:t>B份额：Y71125</w:t>
            </w:r>
          </w:p>
          <w:p>
            <w:pPr>
              <w:pStyle w:val="null10"/>
              <w:spacing w:lineRule="exact" w:line="200"/>
            </w:pPr>
            <w:r>
              <w:rPr>
                <w:rFonts w:ascii="方正黑体_GBK" w:hAnsi="方正黑体_GBK" w:cs="宋体" w:eastAsia="方正黑体_GBK"/>
                <w:sz w:val="18"/>
                <w:szCs w:val="18"/>
              </w:rPr>
              <w:t>C份额：Y72125</w:t>
            </w:r>
          </w:p>
          <w:p>
            <w:pPr>
              <w:pStyle w:val="null10"/>
              <w:spacing w:lineRule="exact" w:line="200"/>
            </w:pPr>
            <w:r>
              <w:rPr>
                <w:rFonts w:ascii="方正黑体_GBK" w:hAnsi="方正黑体_GBK" w:cs="宋体" w:eastAsia="方正黑体_GBK"/>
                <w:sz w:val="18"/>
                <w:szCs w:val="18"/>
              </w:rPr>
              <w:t>D份额：Y73125</w:t>
            </w:r>
          </w:p>
          <w:p>
            <w:pPr>
              <w:pStyle w:val="null10"/>
              <w:spacing w:lineRule="exact" w:line="200"/>
            </w:pPr>
            <w:r>
              <w:rPr>
                <w:rFonts w:ascii="方正黑体_GBK" w:hAnsi="方正黑体_GBK" w:cs="宋体" w:eastAsia="方正黑体_GBK"/>
                <w:sz w:val="18"/>
                <w:szCs w:val="18"/>
              </w:rPr>
              <w:t>F份额：Y75125</w:t>
            </w:r>
          </w:p>
          <w:p>
            <w:pPr>
              <w:pStyle w:val="null10"/>
              <w:spacing w:lineRule="exact" w:line="200"/>
            </w:pPr>
            <w:r>
              <w:rPr>
                <w:rFonts w:ascii="方正黑体_GBK" w:hAnsi="方正黑体_GBK" w:cs="宋体" w:eastAsia="方正黑体_GBK"/>
                <w:sz w:val="18"/>
                <w:szCs w:val="18"/>
              </w:rPr>
              <w:t>G份额：Y76125</w:t>
            </w:r>
          </w:p>
          <w:p>
            <w:pPr>
              <w:pStyle w:val="null10"/>
              <w:spacing w:lineRule="exact" w:line="200"/>
            </w:pPr>
            <w:r>
              <w:rPr>
                <w:rFonts w:ascii="方正黑体_GBK" w:hAnsi="方正黑体_GBK" w:cs="宋体" w:eastAsia="方正黑体_GBK"/>
                <w:sz w:val="18"/>
                <w:szCs w:val="18"/>
              </w:rPr>
              <w:t>H份额：Y77125</w:t>
            </w:r>
          </w:p>
          <w:p>
            <w:pPr>
              <w:pStyle w:val="null10"/>
              <w:spacing w:lineRule="exact" w:line="200"/>
            </w:pPr>
            <w:r>
              <w:rPr>
                <w:rFonts w:ascii="方正黑体_GBK" w:hAnsi="方正黑体_GBK" w:cs="宋体" w:eastAsia="方正黑体_GBK"/>
                <w:sz w:val="18"/>
                <w:szCs w:val="18"/>
              </w:rPr>
              <w:t>L份额：YB70125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)、徽商银行股份有限公司、杭州银行股份有限公司( 大众客群)、温州银行股份有限公司、烟台银行股份有限公司(工会卡客户 )、浙江民泰商业银行股份有限公司、广州银行股份有限公司、江苏常熟农村商业银行股份有限公司(专属客户)、江苏苏州农村商业银行股份有限公司( 专属客户)、齐鲁银行股份有限公司(政务服务中心支行开业专享)、甘肃银行股份有限公司、台州银行股份有限公司( 新客专享)、天津农村商业银行股份有限公司(滨海分行专属)、中原银行股份有限公司(县域客群专属)、桂林银行股份有限公司(常规客户)、宁波通商银行股份有限公司(零售客群)、石嘴山银行股份有限公司(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财富客群)、江苏紫金农村商业银行股份有限公司(起购金额1元)、江苏仪征农村商业银行股份有限公司(20万元起购)。</w:t>
            </w:r>
          </w:p>
          <w:p>
            <w:pPr>
              <w:pStyle w:val="null10"/>
              <w:spacing w:lineRule="exact" w:line="200"/>
            </w:pPr>
            <w:r>
              <w:rPr>
                <w:rFonts w:ascii="方正黑体_GBK" w:hAnsi="方正黑体_GBK" w:cs="宋体" w:eastAsia="方正黑体_GBK"/>
                <w:sz w:val="18"/>
                <w:szCs w:val="18"/>
              </w:rPr>
              <w:t>C份额：青岛银行股份有限公司( 私行客户)、杭州银行股份有限公司( 私行客群)、昆山鹿城村镇银行股份有限公司、四川天府银行股份有限公司( 新客新资金客户)、江苏江南农村商业银行股份有限公司(财富客户 )、郑州银行股份有限公司、吉林银行股份有限公司、日照银行股份有限公司、台州银行股份有限公司( 新客专享)、天津农村商业银行股份有限公司(军人客户)、山西银行股份有限公司(30万元起购)、兰州银行股份有限公司、富邦华一银行有限公司、桂林银行股份有限公司(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D份额：日照银行股份有限公司(行庆定制款 )、天津农村商业银行股份有限公司(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H份额：交通银行股份有限公司(宁波分行特邀客户)。</w:t>
            </w:r>
          </w:p>
          <w:p>
            <w:pPr>
              <w:pStyle w:val="null10"/>
              <w:spacing w:lineRule="exact" w:line="200"/>
            </w:pPr>
            <w:r>
              <w:rPr>
                <w:rFonts w:ascii="方正黑体_GBK" w:hAnsi="方正黑体_GBK" w:cs="宋体" w:eastAsia="方正黑体_GBK"/>
                <w:sz w:val="18"/>
                <w:szCs w:val="18"/>
              </w:rPr>
              <w:t>L份额：天津农村商业银行股份有限公司(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2025年05月14日 09:00—2025年05月20日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2025年05月21日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2025年05月21日—实际到期日（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2025年12月03日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H份额：业绩比较基准为2.45%(年化)。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H份额：固定管理费年化0.16%</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1f6087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79d20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79d20a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79d20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79d20a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79d20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79d20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79d20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79d20a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南银理财珠联璧合鑫逸稳半年125期封闭式公募人民币理财产品</w:t>
      </w:r>
      <w:r>
        <w:rPr>
          <w:rFonts w:ascii="方正黑体_GBK" w:eastAsia="方正黑体_GBK" w:hint="eastAsia" w:hAnsi="方正黑体_GBK"/>
          <w:vanish w:val="0"/>
          <w:color w:val="3D3D3D"/>
          <w:kern w:val="0"/>
          <w:sz w:val="15"/>
          <w:szCs w:val="15"/>
        </w:rPr>
        <w:t>。</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79d20a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79d20a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79d20a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79d20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64a608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64a608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64a608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64a608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64a608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64a608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79d20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79d20a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79d20a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64a608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1f60875"/>
        <w:keepNext w:val="0"/>
        <w:keepLines w:val="0"/>
        <w:pageBreakBefore w:val="0"/>
        <w:widowControl/>
        <w:suppressLineNumbers w:val="0"/>
        <w:suppressAutoHyphens w:val="0"/>
        <w:spacing w:line="200" w:lineRule="exact"/>
        <w:ind w:firstLineChars="200" w:firstLine="300"/>
        <w:rPr>
          <w:rStyle w:val="864a608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1f6087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1f6087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1f6087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1f608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1f608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1f6087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1f6087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1f6087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1"/>
  </w:num>
  <w:num w:numId="3">
    <w:abstractNumId w:val="2"/>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04386e4">
    <w:name w:val="Normald04386e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2da4721">
    <w:name w:val="heading 142da4721"/>
    <w:basedOn w:val="d04386e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fcfe1df">
    <w:name w:val="heading 2cfcfe1df"/>
    <w:basedOn w:val="d04386e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504405d">
    <w:name w:val="heading 38504405d"/>
    <w:basedOn w:val="d04386e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04966a1">
    <w:name w:val="Default Paragraph Fontb04966a1"/>
  </w:style>
  <w:style xmlns:r="http://schemas.openxmlformats.org/officeDocument/2006/relationships" w:type="paragraph" w:styleId="50deccd6">
    <w:name w:val="toc 150deccd6"/>
    <w:basedOn w:val="d04386e4"/>
    <w:autoRedefine/>
    <w:next w:val="0"/>
  </w:style>
  <w:style xmlns:r="http://schemas.openxmlformats.org/officeDocument/2006/relationships" w:type="paragraph" w:styleId="f79f7802">
    <w:name w:val="toc 2f79f7802"/>
    <w:basedOn w:val="d04386e4"/>
    <w:autoRedefine/>
    <w:next w:val="0"/>
    <w:pPr>
      <w:ind w:left="420"/>
    </w:pPr>
  </w:style>
  <w:style xmlns:r="http://schemas.openxmlformats.org/officeDocument/2006/relationships" w:type="paragraph" w:styleId="329209f6">
    <w:name w:val="toc 3329209f6"/>
    <w:basedOn w:val="d04386e4"/>
    <w:autoRedefine/>
    <w:next w:val="0"/>
    <w:pPr>
      <w:ind w:left="840"/>
    </w:pPr>
  </w:style>
  <w:style xmlns:r="http://schemas.openxmlformats.org/officeDocument/2006/relationships" w:type="paragraph" w:styleId="f18daa14">
    <w:name w:val="toc 4f18daa14"/>
    <w:basedOn w:val="d04386e4"/>
    <w:autoRedefine/>
    <w:next w:val="0"/>
    <w:pPr>
      <w:ind w:left="1260"/>
    </w:pPr>
  </w:style>
  <w:style xmlns:r="http://schemas.openxmlformats.org/officeDocument/2006/relationships" w:type="paragraph" w:styleId="41b56af6">
    <w:name w:val="toc 541b56af6"/>
    <w:basedOn w:val="d04386e4"/>
    <w:autoRedefine/>
    <w:next w:val="0"/>
    <w:pPr>
      <w:ind w:left="1680"/>
    </w:pPr>
  </w:style>
  <w:style xmlns:r="http://schemas.openxmlformats.org/officeDocument/2006/relationships" w:type="paragraph" w:styleId="186453f1">
    <w:name w:val="header186453f1"/>
    <w:basedOn w:val="d04386e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548a823">
    <w:name w:val="footerc548a823"/>
    <w:basedOn w:val="d04386e4"/>
    <w:pPr>
      <w:tabs>
        <w:tab w:val="center" w:pos="4153"/>
        <w:tab w:val="right" w:pos="8307"/>
      </w:tabs>
      <w:adjustRightInd/>
      <w:snapToGrid w:val="0"/>
      <w:contextualSpacing w:val="0"/>
      <w:jc w:val="left"/>
    </w:pPr>
    <w:rPr>
      <w:sz w:val="18"/>
    </w:rPr>
  </w:style>
  <w:style xmlns:r="http://schemas.openxmlformats.org/officeDocument/2006/relationships" w:type="character" w:styleId="4a49576b">
    <w:name w:val="Strong4a49576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1f60875">
    <w:name w:val="Normal41f6087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9d64095">
    <w:name w:val="heading 139d64095"/>
    <w:basedOn w:val="41f6087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a77a849">
    <w:name w:val="heading 2fa77a849"/>
    <w:basedOn w:val="41f6087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3f9adf5">
    <w:name w:val="heading 343f9adf5"/>
    <w:basedOn w:val="41f6087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6ba9cd6">
    <w:name w:val="Default Paragraph Font26ba9cd6"/>
  </w:style>
  <w:style xmlns:r="http://schemas.openxmlformats.org/officeDocument/2006/relationships" w:type="paragraph" w:styleId="f784ecd9">
    <w:name w:val="Normal Indentf784ecd9"/>
    <w:basedOn w:val="41f60875"/>
    <w:pPr>
      <w:ind w:firstLineChars="200" w:firstLine="200"/>
    </w:pPr>
  </w:style>
  <w:style xmlns:r="http://schemas.openxmlformats.org/officeDocument/2006/relationships" w:type="paragraph" w:styleId="722d4d02">
    <w:name w:val="toc 5722d4d02"/>
    <w:basedOn w:val="41f60875"/>
    <w:next w:val="0"/>
    <w:pPr>
      <w:ind w:left="1680"/>
    </w:pPr>
  </w:style>
  <w:style xmlns:r="http://schemas.openxmlformats.org/officeDocument/2006/relationships" w:type="paragraph" w:styleId="d77982d5">
    <w:name w:val="toc 3d77982d5"/>
    <w:basedOn w:val="41f60875"/>
    <w:next w:val="0"/>
    <w:pPr>
      <w:ind w:left="840"/>
    </w:pPr>
  </w:style>
  <w:style xmlns:r="http://schemas.openxmlformats.org/officeDocument/2006/relationships" w:type="paragraph" w:styleId="b7573b1c">
    <w:name w:val="footerb7573b1c"/>
    <w:basedOn w:val="41f60875"/>
    <w:pPr>
      <w:tabs>
        <w:tab w:val="center" w:pos="4153"/>
        <w:tab w:val="right" w:pos="8307"/>
      </w:tabs>
      <w:adjustRightInd/>
      <w:snapToGrid w:val="0"/>
      <w:contextualSpacing w:val="0"/>
      <w:jc w:val="left"/>
    </w:pPr>
    <w:rPr>
      <w:sz w:val="18"/>
    </w:rPr>
  </w:style>
  <w:style xmlns:r="http://schemas.openxmlformats.org/officeDocument/2006/relationships" w:type="paragraph" w:styleId="c5722b4e">
    <w:name w:val="headerc5722b4e"/>
    <w:basedOn w:val="41f6087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5171dbf">
    <w:name w:val="toc 1d5171dbf"/>
    <w:basedOn w:val="41f60875"/>
    <w:next w:val="0"/>
  </w:style>
  <w:style xmlns:r="http://schemas.openxmlformats.org/officeDocument/2006/relationships" w:type="paragraph" w:styleId="55f81a51">
    <w:name w:val="toc 455f81a51"/>
    <w:basedOn w:val="41f60875"/>
    <w:next w:val="0"/>
    <w:pPr>
      <w:ind w:left="1260"/>
    </w:pPr>
  </w:style>
  <w:style xmlns:r="http://schemas.openxmlformats.org/officeDocument/2006/relationships" w:type="paragraph" w:styleId="f928b6a8">
    <w:name w:val="toc 2f928b6a8"/>
    <w:basedOn w:val="41f60875"/>
    <w:next w:val="0"/>
    <w:pPr>
      <w:ind w:left="420"/>
    </w:pPr>
  </w:style>
  <w:style xmlns:r="http://schemas.openxmlformats.org/officeDocument/2006/relationships" w:type="paragraph" w:styleId="564b16ef">
    <w:name w:val="Normal (Web)564b16e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79d20ac">
    <w:name w:val="Normalb79d20acb79d20a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3d3dc0ad">
    <w:name w:val="heading 13d3dc0ad3d3dc0ad"/>
    <w:basedOn w:val="b79d20a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6c06c23">
    <w:name w:val="heading 276c06c2376c06c23"/>
    <w:basedOn w:val="b79d20a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2a73817">
    <w:name w:val="heading 302a7381702a73817"/>
    <w:basedOn w:val="b79d20a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1992093">
    <w:name w:val="Default Paragraph Font4199209341992093"/>
  </w:style>
  <w:style xmlns:r="http://schemas.openxmlformats.org/officeDocument/2006/relationships" w:type="paragraph" w:customStyle="1" w:styleId="e986d095">
    <w:name w:val="引文目录1e986d095e986d095"/>
    <w:basedOn w:val="b79d20ac"/>
    <w:next w:val="0"/>
    <w:pPr>
      <w:ind w:leftChars="200" w:left="200"/>
    </w:pPr>
  </w:style>
  <w:style xmlns:r="http://schemas.openxmlformats.org/officeDocument/2006/relationships" w:type="paragraph" w:styleId="d61cb6ef">
    <w:name w:val="toc 5d61cb6efd61cb6ef"/>
    <w:basedOn w:val="b79d20ac"/>
    <w:next w:val="0"/>
    <w:pPr>
      <w:ind w:left="1680"/>
    </w:pPr>
  </w:style>
  <w:style xmlns:r="http://schemas.openxmlformats.org/officeDocument/2006/relationships" w:type="paragraph" w:styleId="861a4dac">
    <w:name w:val="toc 3861a4dac861a4dac"/>
    <w:basedOn w:val="b79d20ac"/>
    <w:next w:val="0"/>
    <w:pPr>
      <w:ind w:left="840"/>
    </w:pPr>
  </w:style>
  <w:style xmlns:r="http://schemas.openxmlformats.org/officeDocument/2006/relationships" w:type="paragraph" w:styleId="e68e1915">
    <w:name w:val="footere68e1915e68e1915"/>
    <w:basedOn w:val="b79d20ac"/>
    <w:pPr>
      <w:tabs>
        <w:tab w:val="center" w:pos="4153"/>
        <w:tab w:val="right" w:pos="8307"/>
      </w:tabs>
      <w:adjustRightInd/>
      <w:snapToGrid w:val="0"/>
      <w:contextualSpacing w:val="0"/>
      <w:jc w:val="left"/>
    </w:pPr>
    <w:rPr>
      <w:sz w:val="18"/>
    </w:rPr>
  </w:style>
  <w:style xmlns:r="http://schemas.openxmlformats.org/officeDocument/2006/relationships" w:type="paragraph" w:styleId="bfbd2884">
    <w:name w:val="headerbfbd2884bfbd2884"/>
    <w:basedOn w:val="b79d20a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92f45fe">
    <w:name w:val="toc 1192f45fe192f45fe"/>
    <w:basedOn w:val="b79d20ac"/>
    <w:next w:val="0"/>
  </w:style>
  <w:style xmlns:r="http://schemas.openxmlformats.org/officeDocument/2006/relationships" w:type="paragraph" w:styleId="0820aa18">
    <w:name w:val="toc 40820aa180820aa18"/>
    <w:basedOn w:val="b79d20ac"/>
    <w:next w:val="0"/>
    <w:pPr>
      <w:ind w:left="1260"/>
    </w:pPr>
  </w:style>
  <w:style xmlns:r="http://schemas.openxmlformats.org/officeDocument/2006/relationships" w:type="paragraph" w:styleId="4f59e16f">
    <w:name w:val="toc 24f59e16f4f59e16f"/>
    <w:basedOn w:val="b79d20ac"/>
    <w:next w:val="0"/>
    <w:pPr>
      <w:ind w:left="420"/>
    </w:pPr>
  </w:style>
  <w:style xmlns:r="http://schemas.openxmlformats.org/officeDocument/2006/relationships" w:type="paragraph" w:customStyle="1" w:styleId="864a6088">
    <w:name w:val="列出段落1864a6088864a608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