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77a4772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77a4772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77a4772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756天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77a4772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77a4772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77a4772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77a4772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77a4772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77a4772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77a4772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77a4772d"/>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6c9620ea"/>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6c9620ea"/>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dbf93abb"/>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南银理财珠联璧合鑫逸稳两年118期封闭式公募人民币理财产品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ZZ700322500157</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Z7003225000130(投资者可依据该编码在中国理财网www.chinawealth.com.cn查询理财产品相关信息）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A份额：Y60118</w:t>
            </w:r>
          </w:p>
          <w:p>
            <w:pPr>
              <w:pStyle w:val="null10"/>
              <w:spacing w:lineRule="exact" w:line="200"/>
            </w:pPr>
            <w:r>
              <w:rPr>
                <w:rFonts w:ascii="方正黑体_GBK" w:hAnsi="方正黑体_GBK" w:cs="宋体" w:eastAsia="方正黑体_GBK"/>
                <w:sz w:val="18"/>
                <w:szCs w:val="18"/>
              </w:rPr>
              <w:t>B份额：Y61118</w:t>
            </w:r>
          </w:p>
          <w:p>
            <w:pPr>
              <w:pStyle w:val="null10"/>
              <w:spacing w:lineRule="exact" w:line="200"/>
            </w:pPr>
            <w:r>
              <w:rPr>
                <w:rFonts w:ascii="方正黑体_GBK" w:hAnsi="方正黑体_GBK" w:cs="宋体" w:eastAsia="方正黑体_GBK"/>
                <w:sz w:val="18"/>
                <w:szCs w:val="18"/>
              </w:rPr>
              <w:t>C份额：Y62118</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)、杭州银行股份有限公司( 大众客户)、温州银行股份有限公司、齐鲁银行股份有限公司( 白金/私行客户)、甘肃银行股份有限公司、天津农村商业银行股份有限公司( 代发客户)、东营银行股份有限公司、桂林银行股份有限公司、宁波通商银行股份有限公司、江苏镇江农村商业银行股份有限公司( 20万元起购)、江苏如皋农村商业银行股份有限公司( 代发客户)、江苏紫金农村商业银行股份有限公司(起购金额1元)。</w:t>
            </w:r>
          </w:p>
          <w:p>
            <w:pPr>
              <w:pStyle w:val="null10"/>
              <w:spacing w:lineRule="exact" w:line="200"/>
            </w:pPr>
            <w:r>
              <w:rPr>
                <w:rFonts w:ascii="方正黑体_GBK" w:hAnsi="方正黑体_GBK" w:cs="宋体" w:eastAsia="方正黑体_GBK"/>
                <w:sz w:val="18"/>
                <w:szCs w:val="18"/>
              </w:rPr>
              <w:t>C份额：杭州银行股份有限公司( 私行客户)、兰州银行股份有限公司、江苏泰兴农村商业银行股份有限公司、江苏靖江农村商业银行股份有限公司、江苏镇江农村商业银行股份有限公司( 100万元起购)、江苏如东农村商业银行股份有限公司。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2025年05月14日 09:00—2025年05月20日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auto" w:line="36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2025年05月21日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2025年05月21日—实际到期日（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756天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2027年06月16日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 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(2) 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(3) 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(7) 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(8) 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(11) 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(12) 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 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 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A份额：业绩比较基准为年化2.6%-3.1% 。</w:t>
            </w:r>
          </w:p>
          <w:p>
            <w:pPr>
              <w:pStyle w:val="null10"/>
              <w:spacing w:lineRule="exact" w:line="200"/>
            </w:pPr>
            <w:r>
              <w:rPr>
                <w:rFonts w:ascii="方正黑体_GBK" w:hAnsi="方正黑体_GBK" w:cs="宋体" w:eastAsia="方正黑体_GBK"/>
                <w:sz w:val="18"/>
                <w:szCs w:val="18"/>
              </w:rPr>
              <w:t>B份额：业绩比较基准为年化2.7%-3.2% 。</w:t>
            </w:r>
          </w:p>
          <w:p>
            <w:pPr>
              <w:pStyle w:val="null10"/>
              <w:spacing w:lineRule="exact" w:line="200"/>
            </w:pPr>
            <w:r>
              <w:rPr>
                <w:rFonts w:ascii="方正黑体_GBK" w:hAnsi="方正黑体_GBK" w:cs="宋体" w:eastAsia="方正黑体_GBK"/>
                <w:sz w:val="18"/>
                <w:szCs w:val="18"/>
              </w:rPr>
              <w:t>C份额：业绩比较基准为年化2.8%-3.3%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A份额：固定管理费年化0.3%</w:t>
            </w:r>
          </w:p>
          <w:p>
            <w:pPr>
              <w:pStyle w:val="null10"/>
              <w:spacing w:lineRule="exact" w:line="200"/>
            </w:pPr>
            <w:r>
              <w:rPr>
                <w:rFonts w:ascii="方正黑体_GBK" w:hAnsi="方正黑体_GBK" w:cs="宋体" w:eastAsia="方正黑体_GBK"/>
                <w:sz w:val="18"/>
                <w:b/>
                <w:szCs w:val="18"/>
              </w:rPr>
              <w:t>B份额：固定管理费年化0.25%</w:t>
            </w:r>
          </w:p>
          <w:p>
            <w:pPr>
              <w:pStyle w:val="null10"/>
              <w:spacing w:lineRule="exact" w:line="200"/>
            </w:pPr>
            <w:r>
              <w:rPr>
                <w:rFonts w:ascii="方正黑体_GBK" w:hAnsi="方正黑体_GBK" w:cs="宋体" w:eastAsia="方正黑体_GBK"/>
                <w:sz w:val="18"/>
                <w:b/>
                <w:szCs w:val="18"/>
              </w:rPr>
              <w:t>C份额：固定管理费年化0.25%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2.6%（含）（年化，即产品该份额对应的业绩报酬计提基准）至3.1%（不含）之间的部分，管理人将按超过2.6%部分的50%收取业绩报酬；在3.1%（含）（年化，即产品该份额对应的业绩报酬计提基准）以上的部分，管理人将按超过3.1%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2.7%（含）（年化，即产品该份额对应的业绩报酬计提基准）至3.2%（不含）之间的部分，管理人将按超过2.7%部分的50%收取业绩报酬；在3.2%（含）（年化，即产品该份额对应的业绩报酬计提基准）以上的部分，管理人将按超过3.2%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2.8%（含）（年化，即产品该份额对应的业绩报酬计提基准）至3.3%（不含）之间的部分，管理人将按超过2.8%部分的50%收取业绩报酬；在3.3%（含）（年化，即产品该份额对应的业绩报酬计提基准）以上的部分，管理人将按超过3.3%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嘉兴银行股份有限公司、江苏常熟农村商业银行股份有限公司、江苏苏州农村商业银行股份有限公司、秦皇岛银行股份有限公司、泰安银行股份有限公司、宁波东海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东海农村商业银行股份有限公司、江苏高邮农村商业银行股份有限公司、河北银行股份有限公司、江苏姜堰农村商业银行股份有限公司、山西银行股份有限公司、江苏如东农村商业银行股份有限公司、北京银行股份有限公司、兰州银行股份有限公司、东营银行股份有限公司、江苏沛县农村商业银行股份有限公司、甘肃银行股份有限公司、江苏仪征农村商业银行股份有限公司、连云港东方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1.合作机构为理财产品所投资资产管理产品的发行机构，主要承担资产管理产品的管理人职责：平安资产管理有限责任公司、泰康资产管理有限责任公司、太平洋资产管理有限责任公司。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百瑞信托有限责任公司成立于2002年10月16日，注册资本金400000万元人民币。</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6c9620ea"/>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87f9016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87f9016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87f9016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87f9016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87f90168"/>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87f9016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87f9016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87f9016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87f9016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87f9016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87f9016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87f9016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87f9016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87f9016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87f9016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87f9016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87f9016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87f9016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87f9016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87f9016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87f9016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87f9016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87f9016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87f9016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87f9016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87f9016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87f9016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87f9016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87f9016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87f9016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87f9016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87f90168"/>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南银理财珠联璧合鑫逸稳两年118期封闭式公募人民币理财产品</w:t>
      </w:r>
      <w:r>
        <w:rPr>
          <w:rFonts w:ascii="方正黑体_GBK" w:eastAsia="方正黑体_GBK" w:hint="eastAsia" w:hAnsi="方正黑体_GBK"/>
          <w:vanish w:val="0"/>
          <w:color w:val="3D3D3D"/>
          <w:kern w:val="0"/>
          <w:sz w:val="15"/>
          <w:szCs w:val="15"/>
        </w:rPr>
        <w:t>。</w:t>
      </w:r>
    </w:p>
    <w:p>
      <w:pPr>
        <w:pStyle w:val="87f9016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87f9016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87f9016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87f9016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87f90168"/>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87f9016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87f9016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87f9016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87f9016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87f9016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87f9016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87f9016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87f9016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87f9016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87f9016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87f9016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87f9016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87f9016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87f90168"/>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51f4218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51f4218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51f4218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51f4218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51f4218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51f4218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87f90168"/>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87f90168"/>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87f90168"/>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6c9620e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6c9620e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51f4218a"/>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6c9620ea"/>
        <w:keepNext w:val="0"/>
        <w:keepLines w:val="0"/>
        <w:pageBreakBefore w:val="0"/>
        <w:widowControl/>
        <w:suppressLineNumbers w:val="0"/>
        <w:suppressAutoHyphens w:val="0"/>
        <w:spacing w:line="200" w:lineRule="exact"/>
        <w:ind w:firstLineChars="200" w:firstLine="300"/>
        <w:rPr>
          <w:rStyle w:val="51f4218a"/>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6c9620e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6c9620e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6c9620ea"/>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6c9620ea"/>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6c9620e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6c9620e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6c9620e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6c9620e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6c9620e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6c9620e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6c9620e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6c9620e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6c9620e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6c9620e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6c9620e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6c9620e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6c9620e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6c9620e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6c9620e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6c9620e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6c9620e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6c9620e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6c9620e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6c9620e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6c9620ea"/>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6c9620e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6c9620e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6c9620e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6c9620ea"/>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6c9620e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6c9620ea"/>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6c9620e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6c9620e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6c9620e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6c9620e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6c9620e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6c9620e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6c9620ea"/>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3"/>
  </w:num>
  <w:num w:numId="2">
    <w:abstractNumId w:val="4"/>
  </w:num>
  <w:num w:numId="3">
    <w:abstractNumId w:val="1"/>
  </w:num>
  <w:num w:numId="4">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77a4772d">
    <w:name w:val="Normal77a4772d"/>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e1025d78">
    <w:name w:val="heading 1e1025d78"/>
    <w:basedOn w:val="77a4772d"/>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65f5d846">
    <w:name w:val="heading 265f5d846"/>
    <w:basedOn w:val="77a4772d"/>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e7452766">
    <w:name w:val="heading 3e7452766"/>
    <w:basedOn w:val="77a4772d"/>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8038e955">
    <w:name w:val="Default Paragraph Font8038e955"/>
  </w:style>
  <w:style xmlns:r="http://schemas.openxmlformats.org/officeDocument/2006/relationships" w:type="paragraph" w:styleId="48f61550">
    <w:name w:val="toc 148f61550"/>
    <w:basedOn w:val="77a4772d"/>
    <w:autoRedefine/>
    <w:next w:val="0"/>
  </w:style>
  <w:style xmlns:r="http://schemas.openxmlformats.org/officeDocument/2006/relationships" w:type="paragraph" w:styleId="5b9e8293">
    <w:name w:val="toc 25b9e8293"/>
    <w:basedOn w:val="77a4772d"/>
    <w:autoRedefine/>
    <w:next w:val="0"/>
    <w:pPr>
      <w:ind w:left="420"/>
    </w:pPr>
  </w:style>
  <w:style xmlns:r="http://schemas.openxmlformats.org/officeDocument/2006/relationships" w:type="paragraph" w:styleId="25d680c4">
    <w:name w:val="toc 325d680c4"/>
    <w:basedOn w:val="77a4772d"/>
    <w:autoRedefine/>
    <w:next w:val="0"/>
    <w:pPr>
      <w:ind w:left="840"/>
    </w:pPr>
  </w:style>
  <w:style xmlns:r="http://schemas.openxmlformats.org/officeDocument/2006/relationships" w:type="paragraph" w:styleId="e8f67ce4">
    <w:name w:val="toc 4e8f67ce4"/>
    <w:basedOn w:val="77a4772d"/>
    <w:autoRedefine/>
    <w:next w:val="0"/>
    <w:pPr>
      <w:ind w:left="1260"/>
    </w:pPr>
  </w:style>
  <w:style xmlns:r="http://schemas.openxmlformats.org/officeDocument/2006/relationships" w:type="paragraph" w:styleId="b205fcaf">
    <w:name w:val="toc 5b205fcaf"/>
    <w:basedOn w:val="77a4772d"/>
    <w:autoRedefine/>
    <w:next w:val="0"/>
    <w:pPr>
      <w:ind w:left="1680"/>
    </w:pPr>
  </w:style>
  <w:style xmlns:r="http://schemas.openxmlformats.org/officeDocument/2006/relationships" w:type="paragraph" w:styleId="af575ee7">
    <w:name w:val="headeraf575ee7"/>
    <w:basedOn w:val="77a4772d"/>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53873021">
    <w:name w:val="footer53873021"/>
    <w:basedOn w:val="77a4772d"/>
    <w:pPr>
      <w:tabs>
        <w:tab w:val="center" w:pos="4153"/>
        <w:tab w:val="right" w:pos="8307"/>
      </w:tabs>
      <w:adjustRightInd/>
      <w:snapToGrid w:val="0"/>
      <w:contextualSpacing w:val="0"/>
      <w:jc w:val="left"/>
    </w:pPr>
    <w:rPr>
      <w:sz w:val="18"/>
    </w:rPr>
  </w:style>
  <w:style xmlns:r="http://schemas.openxmlformats.org/officeDocument/2006/relationships" w:type="character" w:styleId="373df53b">
    <w:name w:val="Strong373df53b"/>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6c9620ea">
    <w:name w:val="Normal6c9620ea"/>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e871cf23">
    <w:name w:val="heading 1e871cf23"/>
    <w:basedOn w:val="6c9620ea"/>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10bef55c">
    <w:name w:val="heading 210bef55c"/>
    <w:basedOn w:val="6c9620ea"/>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2ddb33f4">
    <w:name w:val="heading 32ddb33f4"/>
    <w:basedOn w:val="6c9620ea"/>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85e237a1">
    <w:name w:val="Default Paragraph Font85e237a1"/>
  </w:style>
  <w:style xmlns:r="http://schemas.openxmlformats.org/officeDocument/2006/relationships" w:type="paragraph" w:styleId="368e9bd8">
    <w:name w:val="Normal Indent368e9bd8"/>
    <w:basedOn w:val="6c9620ea"/>
    <w:pPr>
      <w:ind w:firstLineChars="200" w:firstLine="200"/>
    </w:pPr>
  </w:style>
  <w:style xmlns:r="http://schemas.openxmlformats.org/officeDocument/2006/relationships" w:type="paragraph" w:styleId="5b69042c">
    <w:name w:val="toc 55b69042c"/>
    <w:basedOn w:val="6c9620ea"/>
    <w:next w:val="0"/>
    <w:pPr>
      <w:ind w:left="1680"/>
    </w:pPr>
  </w:style>
  <w:style xmlns:r="http://schemas.openxmlformats.org/officeDocument/2006/relationships" w:type="paragraph" w:styleId="4ee03e4a">
    <w:name w:val="toc 34ee03e4a"/>
    <w:basedOn w:val="6c9620ea"/>
    <w:next w:val="0"/>
    <w:pPr>
      <w:ind w:left="840"/>
    </w:pPr>
  </w:style>
  <w:style xmlns:r="http://schemas.openxmlformats.org/officeDocument/2006/relationships" w:type="paragraph" w:styleId="c8668bab">
    <w:name w:val="footerc8668bab"/>
    <w:basedOn w:val="6c9620ea"/>
    <w:pPr>
      <w:tabs>
        <w:tab w:val="center" w:pos="4153"/>
        <w:tab w:val="right" w:pos="8307"/>
      </w:tabs>
      <w:adjustRightInd/>
      <w:snapToGrid w:val="0"/>
      <w:contextualSpacing w:val="0"/>
      <w:jc w:val="left"/>
    </w:pPr>
    <w:rPr>
      <w:sz w:val="18"/>
    </w:rPr>
  </w:style>
  <w:style xmlns:r="http://schemas.openxmlformats.org/officeDocument/2006/relationships" w:type="paragraph" w:styleId="89ba8c3b">
    <w:name w:val="header89ba8c3b"/>
    <w:basedOn w:val="6c9620ea"/>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090c8a27">
    <w:name w:val="toc 1090c8a27"/>
    <w:basedOn w:val="6c9620ea"/>
    <w:next w:val="0"/>
  </w:style>
  <w:style xmlns:r="http://schemas.openxmlformats.org/officeDocument/2006/relationships" w:type="paragraph" w:styleId="3688e239">
    <w:name w:val="toc 43688e239"/>
    <w:basedOn w:val="6c9620ea"/>
    <w:next w:val="0"/>
    <w:pPr>
      <w:ind w:left="1260"/>
    </w:pPr>
  </w:style>
  <w:style xmlns:r="http://schemas.openxmlformats.org/officeDocument/2006/relationships" w:type="paragraph" w:styleId="8a2cf5ae">
    <w:name w:val="toc 28a2cf5ae"/>
    <w:basedOn w:val="6c9620ea"/>
    <w:next w:val="0"/>
    <w:pPr>
      <w:ind w:left="420"/>
    </w:pPr>
  </w:style>
  <w:style xmlns:r="http://schemas.openxmlformats.org/officeDocument/2006/relationships" w:type="paragraph" w:styleId="dbf93abb">
    <w:name w:val="Normal (Web)dbf93abb"/>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87f90168">
    <w:name w:val="Normal87f9016887f90168"/>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3bea65b7">
    <w:name w:val="heading 13bea65b73bea65b7"/>
    <w:basedOn w:val="87f90168"/>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c659e4e6">
    <w:name w:val="heading 2c659e4e6c659e4e6"/>
    <w:basedOn w:val="87f90168"/>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fe8eebae">
    <w:name w:val="heading 3fe8eebaefe8eebae"/>
    <w:basedOn w:val="87f90168"/>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b3dae020">
    <w:name w:val="Default Paragraph Fontb3dae020b3dae020"/>
  </w:style>
  <w:style xmlns:r="http://schemas.openxmlformats.org/officeDocument/2006/relationships" w:type="paragraph" w:customStyle="1" w:styleId="b5c31ea5">
    <w:name w:val="引文目录1b5c31ea5b5c31ea5"/>
    <w:basedOn w:val="87f90168"/>
    <w:next w:val="0"/>
    <w:pPr>
      <w:ind w:leftChars="200" w:left="200"/>
    </w:pPr>
  </w:style>
  <w:style xmlns:r="http://schemas.openxmlformats.org/officeDocument/2006/relationships" w:type="paragraph" w:styleId="7580ac9f">
    <w:name w:val="toc 57580ac9f7580ac9f"/>
    <w:basedOn w:val="87f90168"/>
    <w:next w:val="0"/>
    <w:pPr>
      <w:ind w:left="1680"/>
    </w:pPr>
  </w:style>
  <w:style xmlns:r="http://schemas.openxmlformats.org/officeDocument/2006/relationships" w:type="paragraph" w:styleId="fee95a71">
    <w:name w:val="toc 3fee95a71fee95a71"/>
    <w:basedOn w:val="87f90168"/>
    <w:next w:val="0"/>
    <w:pPr>
      <w:ind w:left="840"/>
    </w:pPr>
  </w:style>
  <w:style xmlns:r="http://schemas.openxmlformats.org/officeDocument/2006/relationships" w:type="paragraph" w:styleId="5353e436">
    <w:name w:val="footer5353e4365353e436"/>
    <w:basedOn w:val="87f90168"/>
    <w:pPr>
      <w:tabs>
        <w:tab w:val="center" w:pos="4153"/>
        <w:tab w:val="right" w:pos="8307"/>
      </w:tabs>
      <w:adjustRightInd/>
      <w:snapToGrid w:val="0"/>
      <w:contextualSpacing w:val="0"/>
      <w:jc w:val="left"/>
    </w:pPr>
    <w:rPr>
      <w:sz w:val="18"/>
    </w:rPr>
  </w:style>
  <w:style xmlns:r="http://schemas.openxmlformats.org/officeDocument/2006/relationships" w:type="paragraph" w:styleId="aab5311a">
    <w:name w:val="headeraab5311aaab5311a"/>
    <w:basedOn w:val="87f90168"/>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062a0d76">
    <w:name w:val="toc 1062a0d76062a0d76"/>
    <w:basedOn w:val="87f90168"/>
    <w:next w:val="0"/>
  </w:style>
  <w:style xmlns:r="http://schemas.openxmlformats.org/officeDocument/2006/relationships" w:type="paragraph" w:styleId="c4a1a1c3">
    <w:name w:val="toc 4c4a1a1c3c4a1a1c3"/>
    <w:basedOn w:val="87f90168"/>
    <w:next w:val="0"/>
    <w:pPr>
      <w:ind w:left="1260"/>
    </w:pPr>
  </w:style>
  <w:style xmlns:r="http://schemas.openxmlformats.org/officeDocument/2006/relationships" w:type="paragraph" w:styleId="c071dbb0">
    <w:name w:val="toc 2c071dbb0c071dbb0"/>
    <w:basedOn w:val="87f90168"/>
    <w:next w:val="0"/>
    <w:pPr>
      <w:ind w:left="420"/>
    </w:pPr>
  </w:style>
  <w:style xmlns:r="http://schemas.openxmlformats.org/officeDocument/2006/relationships" w:type="paragraph" w:customStyle="1" w:styleId="51f4218a">
    <w:name w:val="列出段落151f4218a51f4218a"/>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